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E60" w:rsidRDefault="008D277F">
      <w:pPr>
        <w:jc w:val="center"/>
        <w:rPr>
          <w:lang w:val="en-US"/>
        </w:rPr>
      </w:pPr>
      <w:r>
        <w:rPr>
          <w:noProof/>
        </w:rPr>
        <w:pict>
          <v:group id="_x0000_s1060" style="position:absolute;left:0;text-align:left;margin-left:-2.05pt;margin-top:.4pt;width:475.95pt;height:212.65pt;z-index:251715072" coordorigin="1701,4233" coordsize="9519,42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701;top:4233;width:9519;height:4253" o:preferrelative="f">
              <v:fill o:detectmouseclick="t"/>
              <v:path o:extrusionok="t" o:connecttype="none"/>
              <o:lock v:ext="edit" text="t"/>
            </v:shape>
            <v:shape id="_x0000_s1030" type="#_x0000_t75" style="position:absolute;left:5913;top:4235;width:923;height:1022">
              <v:imagedata r:id="rId8" o:title=""/>
            </v:shape>
            <v:rect id="_x0000_s1031" style="position:absolute;left:6836;top:4970;width:81;height:276" filled="f" stroked="f">
              <v:textbox style="mso-next-textbox:#_x0000_s1031" inset="0,0,0,0">
                <w:txbxContent>
                  <w:p w:rsidR="00D069C8" w:rsidRDefault="00D069C8"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2" style="position:absolute;left:3410;top:5262;width:6061;height:368" filled="f" stroked="f">
              <v:textbox style="mso-next-textbox:#_x0000_s1032" inset="0,0,0,0">
                <w:txbxContent>
                  <w:p w:rsidR="00D069C8" w:rsidRDefault="00D069C8" w:rsidP="00727B20">
                    <w:pPr>
                      <w:jc w:val="center"/>
                    </w:pPr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Главное управление </w:t>
                    </w:r>
                    <w:proofErr w:type="gramStart"/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>информационных</w:t>
                    </w:r>
                    <w:proofErr w:type="gramEnd"/>
                  </w:p>
                  <w:p w:rsidR="00D069C8" w:rsidRPr="00727B20" w:rsidRDefault="00D069C8" w:rsidP="00727B20"/>
                </w:txbxContent>
              </v:textbox>
            </v:rect>
            <v:rect id="_x0000_s1033" style="position:absolute;left:9416;top:5262;width:81;height:276" filled="f" stroked="f">
              <v:textbox style="mso-next-textbox:#_x0000_s1033" inset="0,0,0,0">
                <w:txbxContent>
                  <w:p w:rsidR="00D069C8" w:rsidRDefault="00D069C8"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4" style="position:absolute;left:3809;top:5621;width:5248;height:769" filled="f" stroked="f">
              <v:textbox style="mso-next-textbox:#_x0000_s1034" inset="0,0,0,0">
                <w:txbxContent>
                  <w:p w:rsidR="00D069C8" w:rsidRDefault="00D069C8" w:rsidP="00727B20">
                    <w:pPr>
                      <w:jc w:val="center"/>
                    </w:pPr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>технологий</w:t>
                    </w:r>
                    <w:r w:rsidRPr="00C95A29"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и</w:t>
                    </w:r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связи Омской области</w:t>
                    </w:r>
                  </w:p>
                  <w:p w:rsidR="00D069C8" w:rsidRPr="00727B20" w:rsidRDefault="00D069C8" w:rsidP="00727B20"/>
                </w:txbxContent>
              </v:textbox>
            </v:rect>
            <v:rect id="_x0000_s1035" style="position:absolute;left:8942;top:5621;width:81;height:276" filled="f" stroked="f">
              <v:textbox style="mso-next-textbox:#_x0000_s1035" inset="0,0,0,0">
                <w:txbxContent>
                  <w:p w:rsidR="00D069C8" w:rsidRDefault="00D069C8"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6" style="position:absolute;left:6376;top:5979;width:61;height:276" filled="f" stroked="f">
              <v:textbox style="mso-next-textbox:#_x0000_s1036" inset="0,0,0,0">
                <w:txbxContent>
                  <w:p w:rsidR="00D069C8" w:rsidRDefault="00D069C8">
                    <w:r>
                      <w:rPr>
                        <w:b/>
                        <w:bCs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7" style="position:absolute;left:5108;top:6555;width:2588;height:552" filled="f" stroked="f">
              <v:textbox style="mso-next-textbox:#_x0000_s1037" inset="0,0,0,0">
                <w:txbxContent>
                  <w:p w:rsidR="00D069C8" w:rsidRDefault="00D069C8">
                    <w:r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П Р И К А З</w:t>
                    </w:r>
                  </w:p>
                </w:txbxContent>
              </v:textbox>
            </v:rect>
            <v:rect id="_x0000_s1038" style="position:absolute;left:7641;top:6390;width:121;height:276" filled="f" stroked="f">
              <v:textbox style="mso-next-textbox:#_x0000_s1038" inset="0,0,0,0">
                <w:txbxContent>
                  <w:p w:rsidR="00D069C8" w:rsidRDefault="00D069C8">
                    <w:r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39" style="position:absolute;left:1701;top:6923;width:61;height:276" filled="f" stroked="f">
              <v:textbox style="mso-next-textbox:#_x0000_s1039" inset="0,0,0,0">
                <w:txbxContent>
                  <w:p w:rsidR="00D069C8" w:rsidRDefault="00D069C8">
                    <w:r>
                      <w:rPr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1701;top:7194;width:61;height:276" filled="f" stroked="f">
              <v:textbox style="mso-next-textbox:#_x0000_s1040" inset="0,0,0,0">
                <w:txbxContent>
                  <w:p w:rsidR="00D069C8" w:rsidRDefault="00D069C8">
                    <w:r>
                      <w:rPr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41" style="position:absolute;left:1701;top:7468;width:2381;height:322" filled="f" stroked="f">
              <v:textbox style="mso-next-textbox:#_x0000_s1041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_________________</w:t>
                    </w:r>
                  </w:p>
                </w:txbxContent>
              </v:textbox>
            </v:rect>
            <v:rect id="_x0000_s1042" style="position:absolute;left:4030;top:7468;width:371;height:365" filled="f" stroked="f">
              <v:textbox style="mso-next-textbox:#_x0000_s1042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20</w:t>
                    </w:r>
                  </w:p>
                </w:txbxContent>
              </v:textbox>
            </v:rect>
            <v:rect id="_x0000_s1043" style="position:absolute;left:4581;top:7473;width:421;height:322" filled="f" stroked="f">
              <v:textbox style="mso-next-textbox:#_x0000_s1043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_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>_</w:t>
                    </w:r>
                  </w:p>
                </w:txbxContent>
              </v:textbox>
            </v:rect>
            <v:rect id="_x0000_s1044" style="position:absolute;left:4580;top:7468;width:71;height:276" filled="f" stroked="f">
              <v:textbox style="mso-next-textbox:#_x0000_s1044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rect id="_x0000_s1046" style="position:absolute;left:4977;top:7422;width:522;height:322" filled="f" stroked="f">
              <v:textbox style="mso-next-textbox:#_x0000_s1046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</w:rPr>
                      <w:t>года</w:t>
                    </w:r>
                  </w:p>
                </w:txbxContent>
              </v:textbox>
            </v:rect>
            <v:rect id="_x0000_s1047" style="position:absolute;left:5160;top:7468;width:71;height:276" filled="f" stroked="f">
              <v:textbox style="mso-next-textbox:#_x0000_s1047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                    </w:t>
                    </w:r>
                  </w:p>
                </w:txbxContent>
              </v:textbox>
            </v:rect>
            <v:rect id="_x0000_s1048" style="position:absolute;left:6662;top:7468;width:71;height:276" filled="f" stroked="f">
              <v:textbox style="mso-next-textbox:#_x0000_s1048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                       </w:t>
                    </w:r>
                  </w:p>
                </w:txbxContent>
              </v:textbox>
            </v:rect>
            <v:rect id="_x0000_s1049" style="position:absolute;left:8374;top:7468;width:71;height:276" filled="f" stroked="f">
              <v:textbox style="mso-next-textbox:#_x0000_s1049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     </w:t>
                    </w:r>
                  </w:p>
                </w:txbxContent>
              </v:textbox>
            </v:rect>
            <v:rect id="_x0000_s1050" style="position:absolute;left:8855;top:7468;width:71;height:276" filled="f" stroked="f">
              <v:textbox style="mso-next-textbox:#_x0000_s1050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rect id="_x0000_s1051" style="position:absolute;left:8992;top:7468;width:268;height:322" filled="f" stroked="f">
              <v:textbox style="mso-next-textbox:#_x0000_s1051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№</w:t>
                    </w:r>
                  </w:p>
                </w:txbxContent>
              </v:textbox>
            </v:rect>
            <v:rect id="_x0000_s1052" style="position:absolute;left:9254;top:7468;width:1821;height:322" filled="f" stroked="f">
              <v:textbox style="mso-next-textbox:#_x0000_s1052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_____________</w:t>
                    </w:r>
                  </w:p>
                </w:txbxContent>
              </v:textbox>
            </v:rect>
            <v:rect id="_x0000_s1053" style="position:absolute;left:11037;top:7468;width:71;height:276" filled="f" stroked="f">
              <v:textbox style="mso-next-textbox:#_x0000_s1053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4" style="position:absolute;left:1701;top:7783;width:71;height:276" filled="f" stroked="f">
              <v:textbox style="mso-next-textbox:#_x0000_s1054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5" style="position:absolute;left:5937;top:8098;width:895;height:322" filled="f" stroked="f">
              <v:textbox style="mso-next-textbox:#_x0000_s1055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>г.</w:t>
                    </w:r>
                    <w:r>
                      <w:rPr>
                        <w:color w:val="000000"/>
                        <w:sz w:val="28"/>
                        <w:szCs w:val="28"/>
                      </w:rPr>
                      <w:t xml:space="preserve"> Омск</w:t>
                    </w:r>
                  </w:p>
                </w:txbxContent>
              </v:textbox>
            </v:rect>
            <v:rect id="_x0000_s1056" style="position:absolute;left:6813;top:8098;width:71;height:276" filled="f" stroked="f">
              <v:textbox style="mso-next-textbox:#_x0000_s1056" inset="0,0,0,0">
                <w:txbxContent>
                  <w:p w:rsidR="00D069C8" w:rsidRDefault="00D069C8">
                    <w:r>
                      <w:rPr>
                        <w:color w:val="000000"/>
                        <w:sz w:val="28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Pr="008D277F">
        <w:rPr>
          <w:lang w:val="en-US"/>
        </w:rPr>
        <w:pict>
          <v:shape id="_x0000_i1025" type="#_x0000_t75" style="width:476.25pt;height:213pt">
            <v:imagedata croptop="-65520f" cropbottom="65520f"/>
          </v:shape>
        </w:pict>
      </w:r>
    </w:p>
    <w:p w:rsidR="00582E60" w:rsidRDefault="00582E60">
      <w:pPr>
        <w:jc w:val="center"/>
        <w:rPr>
          <w:lang w:val="en-US"/>
        </w:rPr>
      </w:pPr>
    </w:p>
    <w:p w:rsidR="00582E60" w:rsidRDefault="00582E60">
      <w:pPr>
        <w:jc w:val="center"/>
        <w:rPr>
          <w:sz w:val="28"/>
          <w:szCs w:val="28"/>
          <w:lang w:val="en-US"/>
        </w:rPr>
      </w:pPr>
    </w:p>
    <w:p w:rsidR="00B37D98" w:rsidRDefault="00B37D98">
      <w:pPr>
        <w:jc w:val="center"/>
        <w:rPr>
          <w:sz w:val="28"/>
          <w:szCs w:val="28"/>
          <w:lang w:val="en-US"/>
        </w:rPr>
      </w:pPr>
    </w:p>
    <w:p w:rsidR="00D069C8" w:rsidRPr="00121D03" w:rsidRDefault="00D069C8" w:rsidP="00D069C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D03">
        <w:rPr>
          <w:bCs/>
          <w:sz w:val="28"/>
          <w:szCs w:val="28"/>
        </w:rPr>
        <w:t xml:space="preserve">Об утверждении методических рекомендаций по отнесению </w:t>
      </w:r>
    </w:p>
    <w:p w:rsidR="00D069C8" w:rsidRPr="00121D03" w:rsidRDefault="00D069C8" w:rsidP="00D069C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D03">
        <w:rPr>
          <w:bCs/>
          <w:sz w:val="28"/>
          <w:szCs w:val="28"/>
        </w:rPr>
        <w:t>закуп</w:t>
      </w:r>
      <w:r w:rsidR="005119C8" w:rsidRPr="00121D03">
        <w:rPr>
          <w:bCs/>
          <w:sz w:val="28"/>
          <w:szCs w:val="28"/>
        </w:rPr>
        <w:t>ок</w:t>
      </w:r>
      <w:r w:rsidRPr="00121D03">
        <w:rPr>
          <w:bCs/>
          <w:sz w:val="28"/>
          <w:szCs w:val="28"/>
        </w:rPr>
        <w:t xml:space="preserve"> товаров, работ и услуг к сфере информационно-</w:t>
      </w:r>
    </w:p>
    <w:p w:rsidR="00D069C8" w:rsidRPr="00121D03" w:rsidRDefault="00D069C8" w:rsidP="00D069C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D03">
        <w:rPr>
          <w:bCs/>
          <w:sz w:val="28"/>
          <w:szCs w:val="28"/>
        </w:rPr>
        <w:t>коммуникационных технологий</w:t>
      </w:r>
    </w:p>
    <w:p w:rsidR="00D069C8" w:rsidRPr="00121D03" w:rsidRDefault="00D069C8" w:rsidP="00FB2B4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95538" w:rsidRDefault="00FB2B4B" w:rsidP="004125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В соответствии с </w:t>
      </w:r>
      <w:hyperlink r:id="rId9" w:history="1">
        <w:r w:rsidRPr="00121D03">
          <w:rPr>
            <w:rStyle w:val="aa"/>
            <w:color w:val="auto"/>
            <w:sz w:val="28"/>
            <w:szCs w:val="28"/>
            <w:u w:val="none"/>
          </w:rPr>
          <w:t xml:space="preserve">пунктом </w:t>
        </w:r>
        <w:r w:rsidR="00A45C50" w:rsidRPr="00121D03">
          <w:rPr>
            <w:rStyle w:val="aa"/>
            <w:color w:val="auto"/>
            <w:sz w:val="28"/>
            <w:szCs w:val="28"/>
            <w:u w:val="none"/>
          </w:rPr>
          <w:t>18</w:t>
        </w:r>
        <w:r w:rsidR="00097870" w:rsidRPr="00121D03">
          <w:rPr>
            <w:rStyle w:val="aa"/>
            <w:color w:val="auto"/>
            <w:sz w:val="28"/>
            <w:szCs w:val="28"/>
            <w:u w:val="none"/>
          </w:rPr>
          <w:t xml:space="preserve"> </w:t>
        </w:r>
        <w:r w:rsidR="00211673" w:rsidRPr="00121D03">
          <w:rPr>
            <w:rStyle w:val="aa"/>
            <w:color w:val="auto"/>
            <w:sz w:val="28"/>
            <w:szCs w:val="28"/>
            <w:u w:val="none"/>
          </w:rPr>
          <w:t xml:space="preserve">Порядка </w:t>
        </w:r>
        <w:r w:rsidR="00097870" w:rsidRPr="00121D03">
          <w:rPr>
            <w:rStyle w:val="aa"/>
            <w:color w:val="auto"/>
            <w:sz w:val="28"/>
            <w:szCs w:val="28"/>
            <w:u w:val="none"/>
          </w:rPr>
          <w:t xml:space="preserve">применения целевых статей и видов расходов Омской области, утвержденного </w:t>
        </w:r>
        <w:r w:rsidR="00E571DA" w:rsidRPr="00121D03">
          <w:rPr>
            <w:rStyle w:val="aa"/>
            <w:color w:val="auto"/>
            <w:sz w:val="28"/>
            <w:szCs w:val="28"/>
            <w:u w:val="none"/>
          </w:rPr>
          <w:t>п</w:t>
        </w:r>
        <w:r w:rsidR="00A45C50" w:rsidRPr="00121D03">
          <w:rPr>
            <w:rStyle w:val="aa"/>
            <w:color w:val="auto"/>
            <w:sz w:val="28"/>
            <w:szCs w:val="28"/>
            <w:u w:val="none"/>
          </w:rPr>
          <w:t>риказ</w:t>
        </w:r>
        <w:r w:rsidR="00097870" w:rsidRPr="00121D03">
          <w:rPr>
            <w:rStyle w:val="aa"/>
            <w:color w:val="auto"/>
            <w:sz w:val="28"/>
            <w:szCs w:val="28"/>
            <w:u w:val="none"/>
          </w:rPr>
          <w:t>ом</w:t>
        </w:r>
        <w:r w:rsidR="00A45C50" w:rsidRPr="00121D03">
          <w:rPr>
            <w:rStyle w:val="aa"/>
            <w:color w:val="auto"/>
            <w:sz w:val="28"/>
            <w:szCs w:val="28"/>
            <w:u w:val="none"/>
          </w:rPr>
          <w:t xml:space="preserve"> Министерства финансов Омской области от 25 декабря 2013 года № 75</w:t>
        </w:r>
      </w:hyperlink>
      <w:r w:rsidR="00412537" w:rsidRPr="00121D03">
        <w:rPr>
          <w:sz w:val="28"/>
          <w:szCs w:val="28"/>
        </w:rPr>
        <w:t>, приказываю</w:t>
      </w:r>
      <w:r w:rsidR="00595538">
        <w:rPr>
          <w:sz w:val="28"/>
          <w:szCs w:val="28"/>
        </w:rPr>
        <w:t>:</w:t>
      </w:r>
      <w:r w:rsidR="00412537" w:rsidRPr="00121D03">
        <w:rPr>
          <w:sz w:val="28"/>
          <w:szCs w:val="28"/>
        </w:rPr>
        <w:t xml:space="preserve"> </w:t>
      </w:r>
    </w:p>
    <w:p w:rsidR="00E571DA" w:rsidRPr="00121D03" w:rsidRDefault="00595538" w:rsidP="004125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45C50" w:rsidRPr="00121D03">
        <w:rPr>
          <w:sz w:val="28"/>
          <w:szCs w:val="28"/>
        </w:rPr>
        <w:t xml:space="preserve">твердить прилагаемые методические </w:t>
      </w:r>
      <w:hyperlink r:id="rId10" w:history="1">
        <w:r w:rsidR="00A45C50" w:rsidRPr="00121D03">
          <w:rPr>
            <w:sz w:val="28"/>
            <w:szCs w:val="28"/>
          </w:rPr>
          <w:t>рекомендации</w:t>
        </w:r>
      </w:hyperlink>
      <w:r w:rsidR="00A45C50" w:rsidRPr="00121D03">
        <w:rPr>
          <w:sz w:val="28"/>
          <w:szCs w:val="28"/>
        </w:rPr>
        <w:t xml:space="preserve"> </w:t>
      </w:r>
      <w:r w:rsidR="00320B28" w:rsidRPr="00121D03">
        <w:rPr>
          <w:bCs/>
          <w:sz w:val="28"/>
          <w:szCs w:val="28"/>
        </w:rPr>
        <w:t>по отнесению закупок</w:t>
      </w:r>
      <w:r w:rsidR="00320B28" w:rsidRPr="00121D03">
        <w:rPr>
          <w:sz w:val="28"/>
          <w:szCs w:val="28"/>
        </w:rPr>
        <w:t xml:space="preserve"> товаров, работ и услуг </w:t>
      </w:r>
      <w:r w:rsidR="00320B28" w:rsidRPr="00121D03">
        <w:rPr>
          <w:bCs/>
          <w:sz w:val="28"/>
          <w:szCs w:val="28"/>
        </w:rPr>
        <w:t>к</w:t>
      </w:r>
      <w:r w:rsidR="00320B28" w:rsidRPr="00121D03">
        <w:rPr>
          <w:sz w:val="28"/>
          <w:szCs w:val="28"/>
        </w:rPr>
        <w:t xml:space="preserve"> </w:t>
      </w:r>
      <w:r w:rsidR="00A45C50" w:rsidRPr="00121D03">
        <w:rPr>
          <w:sz w:val="28"/>
          <w:szCs w:val="28"/>
        </w:rPr>
        <w:t xml:space="preserve">сфере информационно-коммуникационных технологий </w:t>
      </w:r>
      <w:r w:rsidR="00FB2B4B" w:rsidRPr="00121D03">
        <w:rPr>
          <w:sz w:val="28"/>
          <w:szCs w:val="28"/>
        </w:rPr>
        <w:t>согласно приложению к настоящему приказу.</w:t>
      </w:r>
    </w:p>
    <w:p w:rsidR="00A721A4" w:rsidRPr="00121D03" w:rsidRDefault="00A721A4" w:rsidP="00A721A4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</w:p>
    <w:p w:rsidR="00A721A4" w:rsidRPr="00121D03" w:rsidRDefault="00A721A4" w:rsidP="00E571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5C50" w:rsidRPr="00121D03" w:rsidRDefault="00A45C50" w:rsidP="00A721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C46" w:rsidRPr="00121D03" w:rsidRDefault="00BD7614" w:rsidP="00346C46">
      <w:pPr>
        <w:jc w:val="both"/>
        <w:rPr>
          <w:sz w:val="28"/>
        </w:rPr>
      </w:pPr>
      <w:r w:rsidRPr="00121D03">
        <w:rPr>
          <w:sz w:val="28"/>
        </w:rPr>
        <w:t>Н</w:t>
      </w:r>
      <w:r w:rsidR="006D5985" w:rsidRPr="00121D03">
        <w:rPr>
          <w:sz w:val="28"/>
        </w:rPr>
        <w:t>ачальник Главного управления</w:t>
      </w:r>
      <w:r w:rsidR="00346C46" w:rsidRPr="00121D03">
        <w:rPr>
          <w:sz w:val="28"/>
        </w:rPr>
        <w:tab/>
      </w:r>
      <w:r w:rsidR="00346C46" w:rsidRPr="00121D03">
        <w:rPr>
          <w:sz w:val="28"/>
        </w:rPr>
        <w:tab/>
      </w:r>
      <w:r w:rsidR="00346C46" w:rsidRPr="00121D03">
        <w:rPr>
          <w:sz w:val="28"/>
        </w:rPr>
        <w:tab/>
      </w:r>
      <w:r w:rsidRPr="00121D03">
        <w:rPr>
          <w:sz w:val="28"/>
        </w:rPr>
        <w:t xml:space="preserve">                        О.В. </w:t>
      </w:r>
      <w:proofErr w:type="spellStart"/>
      <w:r w:rsidRPr="00121D03">
        <w:rPr>
          <w:sz w:val="28"/>
        </w:rPr>
        <w:t>Илютикова</w:t>
      </w:r>
      <w:proofErr w:type="spellEnd"/>
    </w:p>
    <w:p w:rsidR="005F5343" w:rsidRPr="00121D03" w:rsidRDefault="005F5343" w:rsidP="00346C46">
      <w:pPr>
        <w:jc w:val="both"/>
        <w:rPr>
          <w:sz w:val="28"/>
        </w:rPr>
      </w:pPr>
    </w:p>
    <w:p w:rsidR="00412537" w:rsidRPr="00121D03" w:rsidRDefault="00412537">
      <w:pPr>
        <w:rPr>
          <w:sz w:val="28"/>
          <w:szCs w:val="28"/>
        </w:rPr>
      </w:pPr>
      <w:r w:rsidRPr="00121D03">
        <w:rPr>
          <w:sz w:val="28"/>
          <w:szCs w:val="28"/>
        </w:rPr>
        <w:br w:type="page"/>
      </w:r>
    </w:p>
    <w:p w:rsidR="00E571DA" w:rsidRPr="00121D03" w:rsidRDefault="00E571DA" w:rsidP="00E571DA">
      <w:pPr>
        <w:rPr>
          <w:sz w:val="28"/>
          <w:szCs w:val="28"/>
        </w:rPr>
      </w:pPr>
    </w:p>
    <w:p w:rsidR="00E571DA" w:rsidRPr="00121D03" w:rsidRDefault="00E571DA" w:rsidP="00E571DA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  <w:r w:rsidRPr="00121D03">
        <w:rPr>
          <w:sz w:val="28"/>
          <w:szCs w:val="28"/>
        </w:rPr>
        <w:t>Приложение</w:t>
      </w:r>
    </w:p>
    <w:p w:rsidR="00E571DA" w:rsidRPr="00121D03" w:rsidRDefault="00E571DA" w:rsidP="00E571D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21D03">
        <w:rPr>
          <w:sz w:val="28"/>
          <w:szCs w:val="28"/>
        </w:rPr>
        <w:t xml:space="preserve">к приказу Главного управления </w:t>
      </w:r>
      <w:proofErr w:type="gramStart"/>
      <w:r w:rsidRPr="00121D03">
        <w:rPr>
          <w:sz w:val="28"/>
          <w:szCs w:val="28"/>
        </w:rPr>
        <w:t>информационных</w:t>
      </w:r>
      <w:proofErr w:type="gramEnd"/>
    </w:p>
    <w:p w:rsidR="00E571DA" w:rsidRPr="00121D03" w:rsidRDefault="00E571DA" w:rsidP="00E571D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21D03">
        <w:rPr>
          <w:sz w:val="28"/>
          <w:szCs w:val="28"/>
        </w:rPr>
        <w:t>технологий и связи  Омской области</w:t>
      </w:r>
    </w:p>
    <w:p w:rsidR="00E571DA" w:rsidRPr="00121D03" w:rsidRDefault="00E571DA" w:rsidP="00E571DA">
      <w:pPr>
        <w:jc w:val="center"/>
        <w:rPr>
          <w:sz w:val="28"/>
          <w:szCs w:val="28"/>
        </w:rPr>
      </w:pPr>
      <w:r w:rsidRPr="00121D03">
        <w:rPr>
          <w:sz w:val="28"/>
          <w:szCs w:val="28"/>
        </w:rPr>
        <w:t xml:space="preserve">                                                                         от _</w:t>
      </w:r>
      <w:r w:rsidRPr="00121D03">
        <w:rPr>
          <w:sz w:val="28"/>
          <w:szCs w:val="28"/>
        </w:rPr>
        <w:softHyphen/>
      </w:r>
      <w:r w:rsidRPr="00121D03">
        <w:rPr>
          <w:sz w:val="28"/>
          <w:szCs w:val="28"/>
        </w:rPr>
        <w:softHyphen/>
      </w:r>
      <w:r w:rsidRPr="00121D03">
        <w:rPr>
          <w:sz w:val="28"/>
          <w:szCs w:val="28"/>
        </w:rPr>
        <w:softHyphen/>
      </w:r>
      <w:r w:rsidRPr="00121D03">
        <w:rPr>
          <w:sz w:val="28"/>
          <w:szCs w:val="28"/>
        </w:rPr>
        <w:softHyphen/>
      </w:r>
      <w:r w:rsidRPr="00121D03">
        <w:rPr>
          <w:sz w:val="28"/>
          <w:szCs w:val="28"/>
        </w:rPr>
        <w:softHyphen/>
      </w:r>
      <w:r w:rsidRPr="00121D03">
        <w:rPr>
          <w:sz w:val="28"/>
          <w:szCs w:val="28"/>
        </w:rPr>
        <w:softHyphen/>
        <w:t>___________  2015 года №____</w:t>
      </w:r>
    </w:p>
    <w:p w:rsidR="00E571DA" w:rsidRPr="00121D03" w:rsidRDefault="00E571DA">
      <w:pPr>
        <w:jc w:val="center"/>
        <w:rPr>
          <w:sz w:val="28"/>
          <w:szCs w:val="28"/>
        </w:rPr>
      </w:pPr>
    </w:p>
    <w:p w:rsidR="00A569BB" w:rsidRPr="00121D03" w:rsidRDefault="00A569BB" w:rsidP="00A569B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21D03">
        <w:rPr>
          <w:sz w:val="28"/>
          <w:szCs w:val="28"/>
        </w:rPr>
        <w:t>МЕТОДИЧЕСКИЕ РЕКОМЕНДАЦИИ</w:t>
      </w:r>
    </w:p>
    <w:p w:rsidR="00A569BB" w:rsidRPr="00121D03" w:rsidRDefault="00A569BB" w:rsidP="00A569B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21D03">
        <w:rPr>
          <w:sz w:val="28"/>
          <w:szCs w:val="28"/>
        </w:rPr>
        <w:t xml:space="preserve"> </w:t>
      </w:r>
      <w:r w:rsidRPr="00121D03">
        <w:rPr>
          <w:bCs/>
          <w:sz w:val="28"/>
          <w:szCs w:val="28"/>
        </w:rPr>
        <w:t>по отнесению закупок</w:t>
      </w:r>
      <w:r w:rsidRPr="00121D03">
        <w:rPr>
          <w:sz w:val="28"/>
          <w:szCs w:val="28"/>
        </w:rPr>
        <w:t xml:space="preserve"> товаров, работ и услуг </w:t>
      </w:r>
      <w:r w:rsidRPr="00121D03">
        <w:rPr>
          <w:bCs/>
          <w:sz w:val="28"/>
          <w:szCs w:val="28"/>
        </w:rPr>
        <w:t>к</w:t>
      </w:r>
      <w:r w:rsidRPr="00121D03">
        <w:rPr>
          <w:sz w:val="28"/>
          <w:szCs w:val="28"/>
        </w:rPr>
        <w:t xml:space="preserve"> сфере информационно-</w:t>
      </w:r>
    </w:p>
    <w:p w:rsidR="00A569BB" w:rsidRPr="00121D03" w:rsidRDefault="00A569BB" w:rsidP="00A569B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121D03">
        <w:rPr>
          <w:sz w:val="28"/>
          <w:szCs w:val="28"/>
        </w:rPr>
        <w:t>коммуникационных технологий</w:t>
      </w:r>
    </w:p>
    <w:p w:rsidR="00E571DA" w:rsidRPr="00121D03" w:rsidRDefault="00E571DA" w:rsidP="00E571D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571DA" w:rsidRPr="00121D03" w:rsidRDefault="00E571DA" w:rsidP="00E571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Настоящие Методические рекомендации разработаны в целях реализации пункта 18</w:t>
      </w:r>
      <w:hyperlink r:id="rId11" w:history="1">
        <w:r w:rsidRPr="00121D03">
          <w:rPr>
            <w:sz w:val="28"/>
            <w:szCs w:val="28"/>
          </w:rPr>
          <w:t xml:space="preserve"> </w:t>
        </w:r>
        <w:r w:rsidR="00211673" w:rsidRPr="00121D03">
          <w:rPr>
            <w:sz w:val="28"/>
            <w:szCs w:val="28"/>
          </w:rPr>
          <w:t xml:space="preserve">Порядка </w:t>
        </w:r>
        <w:r w:rsidR="00244527" w:rsidRPr="00121D03">
          <w:rPr>
            <w:sz w:val="28"/>
            <w:szCs w:val="28"/>
          </w:rPr>
          <w:t>применения целевых статей и видов расходов Омской области, утвержденного приказом Министерства финансов Омской области от 25 декабря 2013 года № 75</w:t>
        </w:r>
      </w:hyperlink>
      <w:r w:rsidR="00A569BB" w:rsidRPr="00121D03">
        <w:t>,</w:t>
      </w:r>
      <w:r w:rsidR="00211673" w:rsidRPr="00121D03">
        <w:rPr>
          <w:sz w:val="28"/>
          <w:szCs w:val="28"/>
        </w:rPr>
        <w:t xml:space="preserve"> и </w:t>
      </w:r>
      <w:r w:rsidR="00A958DB" w:rsidRPr="00121D03">
        <w:rPr>
          <w:sz w:val="28"/>
          <w:szCs w:val="28"/>
        </w:rPr>
        <w:t>обеспечения</w:t>
      </w:r>
      <w:r w:rsidR="00211673" w:rsidRPr="00121D03">
        <w:rPr>
          <w:sz w:val="28"/>
          <w:szCs w:val="28"/>
        </w:rPr>
        <w:t xml:space="preserve"> </w:t>
      </w:r>
      <w:r w:rsidR="00BD08C7" w:rsidRPr="00121D03">
        <w:rPr>
          <w:bCs/>
          <w:sz w:val="28"/>
          <w:szCs w:val="28"/>
        </w:rPr>
        <w:t>единообразия при отнесении закуп</w:t>
      </w:r>
      <w:r w:rsidR="00055014" w:rsidRPr="00121D03">
        <w:rPr>
          <w:bCs/>
          <w:sz w:val="28"/>
          <w:szCs w:val="28"/>
        </w:rPr>
        <w:t>ок</w:t>
      </w:r>
      <w:r w:rsidR="00BD08C7" w:rsidRPr="00121D03">
        <w:rPr>
          <w:bCs/>
          <w:sz w:val="28"/>
          <w:szCs w:val="28"/>
        </w:rPr>
        <w:t xml:space="preserve"> товаров, работ и услуг к сфере информационно-коммуникационных технологий</w:t>
      </w:r>
      <w:r w:rsidR="00A569BB" w:rsidRPr="00121D03">
        <w:rPr>
          <w:sz w:val="28"/>
          <w:szCs w:val="28"/>
        </w:rPr>
        <w:t>.</w:t>
      </w:r>
    </w:p>
    <w:p w:rsidR="00BB0FB3" w:rsidRPr="00121D03" w:rsidRDefault="00A63BA7" w:rsidP="00E571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К закупкам товаров, работ, услуг в сфере </w:t>
      </w:r>
      <w:r w:rsidR="00211673" w:rsidRPr="00121D03">
        <w:rPr>
          <w:sz w:val="28"/>
          <w:szCs w:val="28"/>
        </w:rPr>
        <w:t>информационно-коммуникационных технологий (далее – ИКТ)</w:t>
      </w:r>
      <w:r w:rsidRPr="00121D03">
        <w:rPr>
          <w:sz w:val="28"/>
          <w:szCs w:val="28"/>
        </w:rPr>
        <w:t xml:space="preserve"> следует относить </w:t>
      </w:r>
      <w:r w:rsidR="00725AEB" w:rsidRPr="00121D03">
        <w:rPr>
          <w:sz w:val="28"/>
          <w:szCs w:val="28"/>
        </w:rPr>
        <w:t xml:space="preserve">закупки товаров, работ, услуг </w:t>
      </w:r>
      <w:r w:rsidRPr="00121D03">
        <w:rPr>
          <w:sz w:val="28"/>
          <w:szCs w:val="28"/>
        </w:rPr>
        <w:t>по следующим направлениям:</w:t>
      </w:r>
    </w:p>
    <w:p w:rsidR="004B7939" w:rsidRPr="00121D03" w:rsidRDefault="00211673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1) </w:t>
      </w:r>
      <w:r w:rsidR="00A63BA7" w:rsidRPr="00121D03">
        <w:rPr>
          <w:sz w:val="28"/>
          <w:szCs w:val="28"/>
        </w:rPr>
        <w:t xml:space="preserve">проектирование прикладных систем и </w:t>
      </w:r>
      <w:proofErr w:type="spellStart"/>
      <w:proofErr w:type="gramStart"/>
      <w:r w:rsidR="00A63BA7" w:rsidRPr="00121D03">
        <w:rPr>
          <w:sz w:val="28"/>
          <w:szCs w:val="28"/>
        </w:rPr>
        <w:t>ИКТ-инфраструктуры</w:t>
      </w:r>
      <w:proofErr w:type="spellEnd"/>
      <w:proofErr w:type="gramEnd"/>
      <w:r w:rsidR="004B7939" w:rsidRPr="00121D03">
        <w:rPr>
          <w:sz w:val="28"/>
          <w:szCs w:val="28"/>
        </w:rPr>
        <w:t>, в том числе:</w:t>
      </w:r>
    </w:p>
    <w:p w:rsidR="004B7939" w:rsidRPr="00121D03" w:rsidRDefault="004B7939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разработка технической документации</w:t>
      </w:r>
      <w:r w:rsidR="00E60F8B" w:rsidRPr="00121D03">
        <w:rPr>
          <w:sz w:val="28"/>
          <w:szCs w:val="28"/>
        </w:rPr>
        <w:t>;</w:t>
      </w:r>
    </w:p>
    <w:p w:rsidR="00A63BA7" w:rsidRPr="00121D03" w:rsidRDefault="004B7939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разработка нормативных правовых актов;</w:t>
      </w:r>
    </w:p>
    <w:p w:rsidR="004B7939" w:rsidRPr="00121D03" w:rsidRDefault="004B7939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разработка прочих документов;</w:t>
      </w:r>
    </w:p>
    <w:p w:rsidR="00A63BA7" w:rsidRPr="00121D03" w:rsidRDefault="008A7D40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2) </w:t>
      </w:r>
      <w:r w:rsidR="00A63BA7" w:rsidRPr="00121D03">
        <w:rPr>
          <w:sz w:val="28"/>
          <w:szCs w:val="28"/>
        </w:rPr>
        <w:t>разработка (дора</w:t>
      </w:r>
      <w:r w:rsidR="00E60F8B" w:rsidRPr="00121D03">
        <w:rPr>
          <w:sz w:val="28"/>
          <w:szCs w:val="28"/>
        </w:rPr>
        <w:t>ботка) программного обеспечения</w:t>
      </w:r>
      <w:r w:rsidRPr="00121D03">
        <w:rPr>
          <w:sz w:val="28"/>
          <w:szCs w:val="28"/>
        </w:rPr>
        <w:t xml:space="preserve"> (приобретение исключительных прав)</w:t>
      </w:r>
      <w:r w:rsidR="00E60F8B" w:rsidRPr="00121D03">
        <w:rPr>
          <w:sz w:val="28"/>
          <w:szCs w:val="28"/>
        </w:rPr>
        <w:t xml:space="preserve">: </w:t>
      </w:r>
    </w:p>
    <w:p w:rsidR="00E60F8B" w:rsidRPr="00121D03" w:rsidRDefault="00E60F8B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725AEB" w:rsidRPr="00121D03">
        <w:rPr>
          <w:sz w:val="28"/>
          <w:szCs w:val="28"/>
        </w:rPr>
        <w:t> </w:t>
      </w:r>
      <w:r w:rsidRPr="00121D03">
        <w:rPr>
          <w:sz w:val="28"/>
          <w:szCs w:val="28"/>
        </w:rPr>
        <w:t>разработка специализированного программного обеспечения прикладных систем;</w:t>
      </w:r>
    </w:p>
    <w:p w:rsidR="00E60F8B" w:rsidRPr="00121D03" w:rsidRDefault="00E60F8B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725AEB" w:rsidRPr="00121D03">
        <w:rPr>
          <w:sz w:val="28"/>
          <w:szCs w:val="28"/>
        </w:rPr>
        <w:t> </w:t>
      </w:r>
      <w:r w:rsidRPr="00121D03">
        <w:rPr>
          <w:sz w:val="28"/>
          <w:szCs w:val="28"/>
        </w:rPr>
        <w:t>доработка специализированного программного обеспечения прикладных систем;</w:t>
      </w:r>
    </w:p>
    <w:p w:rsidR="00E60F8B" w:rsidRPr="00121D03" w:rsidRDefault="00E60F8B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приобретение исключительных прав на программное обеспечение;</w:t>
      </w:r>
    </w:p>
    <w:p w:rsidR="00BC4857" w:rsidRPr="00121D03" w:rsidRDefault="00211673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3) </w:t>
      </w:r>
      <w:r w:rsidR="00A63BA7" w:rsidRPr="00121D03">
        <w:rPr>
          <w:sz w:val="28"/>
          <w:szCs w:val="28"/>
        </w:rPr>
        <w:t>приобретение оборудования</w:t>
      </w:r>
      <w:r w:rsidR="00BC4857" w:rsidRPr="00121D03">
        <w:rPr>
          <w:sz w:val="28"/>
          <w:szCs w:val="28"/>
        </w:rPr>
        <w:t xml:space="preserve">, </w:t>
      </w:r>
      <w:r w:rsidR="00A63BA7" w:rsidRPr="00121D03">
        <w:rPr>
          <w:sz w:val="28"/>
          <w:szCs w:val="28"/>
        </w:rPr>
        <w:t>в том числе с предустановленным программным обеспечением</w:t>
      </w:r>
      <w:r w:rsidR="00BC4857" w:rsidRPr="00121D03">
        <w:rPr>
          <w:sz w:val="28"/>
          <w:szCs w:val="28"/>
        </w:rPr>
        <w:t xml:space="preserve"> (включая расходы на приобретение (создание) объектов, являющихся средствами технического обеспечения, необходимого для функционирования информационных систем и компонентов </w:t>
      </w:r>
      <w:proofErr w:type="spellStart"/>
      <w:r w:rsidR="00BC4857" w:rsidRPr="00121D03">
        <w:rPr>
          <w:sz w:val="28"/>
          <w:szCs w:val="28"/>
        </w:rPr>
        <w:t>ИКТ-инфраструктуры</w:t>
      </w:r>
      <w:proofErr w:type="spellEnd"/>
      <w:r w:rsidR="00BC4857" w:rsidRPr="00121D03">
        <w:rPr>
          <w:sz w:val="28"/>
          <w:szCs w:val="28"/>
        </w:rPr>
        <w:t>), в том числе:</w:t>
      </w:r>
    </w:p>
    <w:p w:rsidR="00BC4857" w:rsidRPr="00121D03" w:rsidRDefault="00BC4857" w:rsidP="004B79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A07AD6" w:rsidRPr="00121D03">
        <w:rPr>
          <w:sz w:val="28"/>
          <w:szCs w:val="28"/>
        </w:rPr>
        <w:t> </w:t>
      </w:r>
      <w:r w:rsidRPr="00121D03">
        <w:rPr>
          <w:sz w:val="28"/>
          <w:szCs w:val="28"/>
        </w:rPr>
        <w:t xml:space="preserve">технических средств, являющихся средствами технического обеспечения, необходимого для функционирования информационных систем и компонентов </w:t>
      </w:r>
      <w:proofErr w:type="spellStart"/>
      <w:proofErr w:type="gramStart"/>
      <w:r w:rsidRPr="00121D03">
        <w:rPr>
          <w:sz w:val="28"/>
          <w:szCs w:val="28"/>
        </w:rPr>
        <w:t>ИКТ-инфраструктуры</w:t>
      </w:r>
      <w:proofErr w:type="spellEnd"/>
      <w:proofErr w:type="gramEnd"/>
      <w:r w:rsidRPr="00121D03">
        <w:rPr>
          <w:sz w:val="28"/>
          <w:szCs w:val="28"/>
        </w:rPr>
        <w:t xml:space="preserve"> (в том числе: серверного оборудования и оборудования центров обработки данных, </w:t>
      </w:r>
      <w:r w:rsidR="006C142E" w:rsidRPr="00121D03">
        <w:rPr>
          <w:sz w:val="28"/>
          <w:szCs w:val="28"/>
        </w:rPr>
        <w:t>транспортно-коммуникационного оборудования</w:t>
      </w:r>
      <w:r w:rsidR="00790574" w:rsidRPr="00121D03">
        <w:rPr>
          <w:sz w:val="28"/>
          <w:szCs w:val="28"/>
        </w:rPr>
        <w:t>,</w:t>
      </w:r>
      <w:r w:rsidR="006C142E" w:rsidRPr="00121D03">
        <w:rPr>
          <w:sz w:val="28"/>
          <w:szCs w:val="28"/>
        </w:rPr>
        <w:t xml:space="preserve"> </w:t>
      </w:r>
      <w:r w:rsidRPr="00121D03">
        <w:rPr>
          <w:sz w:val="28"/>
          <w:szCs w:val="28"/>
        </w:rPr>
        <w:t>оборудования рабочих станций, периферийного и специализированного оборудования, используемого вне состава рабочих станций (сетевые принтеры и средства оперативной полиграфии, сетевые сканеры, в т.ч. специализированные)</w:t>
      </w:r>
      <w:r w:rsidR="00A07AD6" w:rsidRPr="00121D03">
        <w:rPr>
          <w:sz w:val="28"/>
          <w:szCs w:val="28"/>
        </w:rPr>
        <w:t>)</w:t>
      </w:r>
      <w:r w:rsidRPr="00121D03">
        <w:rPr>
          <w:sz w:val="28"/>
          <w:szCs w:val="28"/>
        </w:rPr>
        <w:t>;</w:t>
      </w:r>
    </w:p>
    <w:p w:rsidR="00D30A56" w:rsidRPr="00121D03" w:rsidRDefault="00211673" w:rsidP="00D3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lastRenderedPageBreak/>
        <w:t>- </w:t>
      </w:r>
      <w:r w:rsidR="00D30A56" w:rsidRPr="00121D03">
        <w:rPr>
          <w:sz w:val="28"/>
          <w:szCs w:val="28"/>
        </w:rPr>
        <w:t>сре</w:t>
      </w:r>
      <w:proofErr w:type="gramStart"/>
      <w:r w:rsidR="00D30A56" w:rsidRPr="00121D03">
        <w:rPr>
          <w:sz w:val="28"/>
          <w:szCs w:val="28"/>
        </w:rPr>
        <w:t>дств св</w:t>
      </w:r>
      <w:proofErr w:type="gramEnd"/>
      <w:r w:rsidR="00D30A56" w:rsidRPr="00121D03">
        <w:rPr>
          <w:sz w:val="28"/>
          <w:szCs w:val="28"/>
        </w:rPr>
        <w:t>язи (телефонных аппаратов, в том числе сотовых телефонных аппаратов, раций, радиостанций и т.п.);</w:t>
      </w:r>
    </w:p>
    <w:p w:rsidR="00D30A56" w:rsidRPr="00121D03" w:rsidRDefault="00211673" w:rsidP="00D3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21D03">
        <w:rPr>
          <w:sz w:val="28"/>
          <w:szCs w:val="28"/>
        </w:rPr>
        <w:t>- </w:t>
      </w:r>
      <w:r w:rsidR="00D30A56" w:rsidRPr="00121D03">
        <w:rPr>
          <w:sz w:val="28"/>
          <w:szCs w:val="28"/>
        </w:rPr>
        <w:t>оргтехники (в том числе, автоматизированных рабочих мест, принтеров, сканеров, многофункциональных устройств (копировально-множительной техники, факсов</w:t>
      </w:r>
      <w:r w:rsidR="006C142E" w:rsidRPr="00121D03">
        <w:rPr>
          <w:sz w:val="28"/>
          <w:szCs w:val="28"/>
        </w:rPr>
        <w:t>), калькуляторов</w:t>
      </w:r>
      <w:r w:rsidR="00E0024E" w:rsidRPr="00121D03">
        <w:rPr>
          <w:sz w:val="28"/>
          <w:szCs w:val="28"/>
        </w:rPr>
        <w:t>)</w:t>
      </w:r>
      <w:r w:rsidR="00D30A56" w:rsidRPr="00121D03">
        <w:rPr>
          <w:sz w:val="28"/>
          <w:szCs w:val="28"/>
        </w:rPr>
        <w:t>;</w:t>
      </w:r>
      <w:proofErr w:type="gramEnd"/>
    </w:p>
    <w:p w:rsidR="00BC4857" w:rsidRPr="00121D03" w:rsidRDefault="00211673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 </w:t>
      </w:r>
      <w:r w:rsidR="00D30A56" w:rsidRPr="00121D03">
        <w:rPr>
          <w:sz w:val="28"/>
          <w:szCs w:val="28"/>
        </w:rPr>
        <w:t>технических средств защиты информации, обеспечивающих функционирование какой-либо информационной системы;</w:t>
      </w:r>
    </w:p>
    <w:p w:rsidR="00ED033B" w:rsidRPr="00121D03" w:rsidRDefault="00ED033B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источников (агрегатов) бесперебойного питания;</w:t>
      </w:r>
    </w:p>
    <w:p w:rsidR="00BC4857" w:rsidRPr="00121D03" w:rsidRDefault="00BC4857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E0024E" w:rsidRPr="00121D03">
        <w:rPr>
          <w:sz w:val="28"/>
          <w:szCs w:val="28"/>
        </w:rPr>
        <w:t> </w:t>
      </w:r>
      <w:r w:rsidRPr="00121D03">
        <w:rPr>
          <w:sz w:val="28"/>
          <w:szCs w:val="28"/>
        </w:rPr>
        <w:t>средств мониторинга трафика, балансировки нагрузки, средств интеллектуального управления телекоммуникационными сетями, средств космической связи;</w:t>
      </w:r>
    </w:p>
    <w:p w:rsidR="00BC4857" w:rsidRPr="00121D03" w:rsidRDefault="00BC4857" w:rsidP="00BC48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E0024E" w:rsidRPr="00121D03">
        <w:rPr>
          <w:sz w:val="28"/>
          <w:szCs w:val="28"/>
        </w:rPr>
        <w:t> </w:t>
      </w:r>
      <w:r w:rsidRPr="00121D03">
        <w:rPr>
          <w:sz w:val="28"/>
          <w:szCs w:val="28"/>
        </w:rPr>
        <w:t>автоматических телефонных станций, средств IP-телефонии (абонентское оборудование (модемы, сетевые карты, IP-телефоны и т.п.), прочее тел</w:t>
      </w:r>
      <w:r w:rsidR="00C74AB5" w:rsidRPr="00121D03">
        <w:rPr>
          <w:sz w:val="28"/>
          <w:szCs w:val="28"/>
        </w:rPr>
        <w:t>екоммуникационное оборудование);</w:t>
      </w:r>
    </w:p>
    <w:p w:rsidR="00C74AB5" w:rsidRPr="00121D03" w:rsidRDefault="00C74AB5" w:rsidP="00C74A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услуги по доставке и складированию оборудования, не включая расходы по закупке запасных инструментов и принадлежностей (комплектующих);</w:t>
      </w:r>
    </w:p>
    <w:p w:rsidR="00BC4857" w:rsidRPr="00121D03" w:rsidRDefault="00BC4857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4) </w:t>
      </w:r>
      <w:r w:rsidR="008A7D40" w:rsidRPr="00121D03">
        <w:rPr>
          <w:sz w:val="28"/>
          <w:szCs w:val="28"/>
        </w:rPr>
        <w:t>м</w:t>
      </w:r>
      <w:r w:rsidRPr="00121D03">
        <w:rPr>
          <w:sz w:val="28"/>
          <w:szCs w:val="28"/>
        </w:rPr>
        <w:t>онтажные и пусконаладочные, инсталляционные работы:</w:t>
      </w:r>
    </w:p>
    <w:p w:rsidR="00BC4857" w:rsidRPr="00121D03" w:rsidRDefault="00BC4857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установка, монтаж и настройка оборудования;</w:t>
      </w:r>
    </w:p>
    <w:p w:rsidR="00BC4857" w:rsidRPr="00121D03" w:rsidRDefault="00BC4857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установка, монтаж и настройка программного обеспечения;</w:t>
      </w:r>
    </w:p>
    <w:p w:rsidR="004067AD" w:rsidRPr="00121D03" w:rsidRDefault="004067AD" w:rsidP="004067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монтаж сборных конструкций (шкафов и пр.);</w:t>
      </w:r>
    </w:p>
    <w:p w:rsidR="004067AD" w:rsidRPr="00121D03" w:rsidRDefault="004067AD" w:rsidP="004067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монтаж каналов, линий связи;</w:t>
      </w:r>
    </w:p>
    <w:p w:rsidR="004067AD" w:rsidRPr="00121D03" w:rsidRDefault="004067AD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монтажные работы по оборудованию, требующему монтажа, в случае если данные работы не предусмотрены договорами поставки (государственными (муниципальными) контрактами) на строительство, реконструкцию, техническое перевооружение объектов;</w:t>
      </w:r>
    </w:p>
    <w:p w:rsidR="00BC4857" w:rsidRPr="00121D03" w:rsidRDefault="00BC4857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- </w:t>
      </w:r>
      <w:r w:rsidR="008A7D40" w:rsidRPr="00121D03">
        <w:rPr>
          <w:sz w:val="28"/>
          <w:szCs w:val="28"/>
        </w:rPr>
        <w:t>о</w:t>
      </w:r>
      <w:r w:rsidRPr="00121D03">
        <w:rPr>
          <w:sz w:val="28"/>
          <w:szCs w:val="28"/>
        </w:rPr>
        <w:t>существление комплекса работ по специальным проверкам и обследованиям;</w:t>
      </w:r>
    </w:p>
    <w:p w:rsidR="008A7D40" w:rsidRPr="00121D03" w:rsidRDefault="008A7D40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5) приобретение программного обеспечения:</w:t>
      </w:r>
    </w:p>
    <w:p w:rsidR="008A7D40" w:rsidRPr="00121D03" w:rsidRDefault="008A7D40" w:rsidP="008A7D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- приобретение неисключительных прав на прикладное и системное программное обеспечение, необходимое для обеспечения функционирования информационных систем и компонентов </w:t>
      </w:r>
      <w:proofErr w:type="spellStart"/>
      <w:proofErr w:type="gramStart"/>
      <w:r w:rsidRPr="00121D03">
        <w:rPr>
          <w:sz w:val="28"/>
          <w:szCs w:val="28"/>
        </w:rPr>
        <w:t>ИКТ-инфраструктуры</w:t>
      </w:r>
      <w:proofErr w:type="spellEnd"/>
      <w:proofErr w:type="gramEnd"/>
      <w:r w:rsidRPr="00121D03">
        <w:rPr>
          <w:sz w:val="28"/>
          <w:szCs w:val="28"/>
        </w:rPr>
        <w:t>;</w:t>
      </w:r>
    </w:p>
    <w:p w:rsidR="00BC4857" w:rsidRPr="00121D03" w:rsidRDefault="008A7D40" w:rsidP="00261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- приобретение и обновление справочно-информационных баз данных (покупка </w:t>
      </w:r>
      <w:proofErr w:type="spellStart"/>
      <w:r w:rsidRPr="00121D03">
        <w:rPr>
          <w:sz w:val="28"/>
          <w:szCs w:val="28"/>
        </w:rPr>
        <w:t>контента</w:t>
      </w:r>
      <w:proofErr w:type="spellEnd"/>
      <w:r w:rsidRPr="00121D03">
        <w:rPr>
          <w:sz w:val="28"/>
          <w:szCs w:val="28"/>
        </w:rPr>
        <w:t>)</w:t>
      </w:r>
      <w:r w:rsidR="00E0024E" w:rsidRPr="00121D03">
        <w:rPr>
          <w:sz w:val="28"/>
          <w:szCs w:val="28"/>
        </w:rPr>
        <w:t>;</w:t>
      </w:r>
    </w:p>
    <w:p w:rsidR="00A63BA7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6</w:t>
      </w:r>
      <w:r w:rsidR="00211673" w:rsidRPr="00121D03">
        <w:rPr>
          <w:sz w:val="28"/>
          <w:szCs w:val="28"/>
        </w:rPr>
        <w:t>) </w:t>
      </w:r>
      <w:r w:rsidR="00A63BA7" w:rsidRPr="00121D03">
        <w:rPr>
          <w:sz w:val="28"/>
          <w:szCs w:val="28"/>
        </w:rPr>
        <w:t>подключение (обеспечение доступа) к внешним информационным ресурсам и сетям связи, коммуникационным сетям;</w:t>
      </w:r>
    </w:p>
    <w:p w:rsidR="00CF1EF9" w:rsidRPr="00121D03" w:rsidRDefault="00CF1EF9" w:rsidP="00CF1E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7) приобретение сервисного обслуживания:</w:t>
      </w:r>
    </w:p>
    <w:p w:rsidR="00CF1EF9" w:rsidRPr="00121D03" w:rsidRDefault="00CF1EF9" w:rsidP="00CF1E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информационно-технологическое сопровождение пользователей;</w:t>
      </w:r>
    </w:p>
    <w:p w:rsidR="00CF1EF9" w:rsidRPr="00121D03" w:rsidRDefault="00CF1EF9" w:rsidP="00CF1E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- приобретение пакета сервисных услуг по обслуживанию программного обеспечения, включая обновление справочно-информационных баз данных (покупку </w:t>
      </w:r>
      <w:proofErr w:type="spellStart"/>
      <w:r w:rsidRPr="00121D03">
        <w:rPr>
          <w:sz w:val="28"/>
          <w:szCs w:val="28"/>
        </w:rPr>
        <w:t>контента</w:t>
      </w:r>
      <w:proofErr w:type="spellEnd"/>
      <w:r w:rsidRPr="00121D03">
        <w:rPr>
          <w:sz w:val="28"/>
          <w:szCs w:val="28"/>
        </w:rPr>
        <w:t>) в случае их неотделимости от пакета сервисных услуг;</w:t>
      </w:r>
    </w:p>
    <w:p w:rsidR="00261AAA" w:rsidRPr="00121D03" w:rsidRDefault="00CF1EF9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8</w:t>
      </w:r>
      <w:r w:rsidR="00211673" w:rsidRPr="00121D03">
        <w:rPr>
          <w:sz w:val="28"/>
          <w:szCs w:val="28"/>
        </w:rPr>
        <w:t>) </w:t>
      </w:r>
      <w:r w:rsidR="00A63BA7" w:rsidRPr="00121D03">
        <w:rPr>
          <w:sz w:val="28"/>
          <w:szCs w:val="28"/>
        </w:rPr>
        <w:t>эксплуатационные расходы</w:t>
      </w:r>
      <w:r w:rsidR="00261AAA" w:rsidRPr="00121D03">
        <w:rPr>
          <w:sz w:val="28"/>
          <w:szCs w:val="28"/>
        </w:rPr>
        <w:t>:</w:t>
      </w:r>
    </w:p>
    <w:p w:rsidR="00261AAA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lastRenderedPageBreak/>
        <w:t xml:space="preserve">- </w:t>
      </w:r>
      <w:r w:rsidR="00A63BA7" w:rsidRPr="00121D03">
        <w:rPr>
          <w:sz w:val="28"/>
          <w:szCs w:val="28"/>
        </w:rPr>
        <w:t>обеспечение функционирования и поддержка работоспособности прикладного и сист</w:t>
      </w:r>
      <w:r w:rsidRPr="00121D03">
        <w:rPr>
          <w:sz w:val="28"/>
          <w:szCs w:val="28"/>
        </w:rPr>
        <w:t>емного программного обеспечения;</w:t>
      </w:r>
    </w:p>
    <w:p w:rsidR="00261AAA" w:rsidRPr="00121D03" w:rsidRDefault="00261AAA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A63BA7" w:rsidRPr="00121D03">
        <w:rPr>
          <w:sz w:val="28"/>
          <w:szCs w:val="28"/>
        </w:rPr>
        <w:t xml:space="preserve"> техническое обслуживание аппаратного обеспечения</w:t>
      </w:r>
      <w:r w:rsidR="002A7EEA" w:rsidRPr="00121D03">
        <w:rPr>
          <w:sz w:val="28"/>
          <w:szCs w:val="28"/>
        </w:rPr>
        <w:t xml:space="preserve"> (аппаратно-программных комплексов и устройств)</w:t>
      </w:r>
      <w:r w:rsidR="00A63BA7" w:rsidRPr="00121D03">
        <w:rPr>
          <w:sz w:val="28"/>
          <w:szCs w:val="28"/>
        </w:rPr>
        <w:t xml:space="preserve">, включающее </w:t>
      </w:r>
      <w:r w:rsidRPr="00121D03">
        <w:rPr>
          <w:sz w:val="28"/>
          <w:szCs w:val="28"/>
        </w:rPr>
        <w:t xml:space="preserve">контроль технического состояния, включая аттестацию </w:t>
      </w:r>
      <w:proofErr w:type="spellStart"/>
      <w:proofErr w:type="gramStart"/>
      <w:r w:rsidRPr="00121D03">
        <w:rPr>
          <w:sz w:val="28"/>
          <w:szCs w:val="28"/>
        </w:rPr>
        <w:t>ИКТ-оборудования</w:t>
      </w:r>
      <w:proofErr w:type="spellEnd"/>
      <w:proofErr w:type="gramEnd"/>
      <w:r w:rsidRPr="00121D03">
        <w:rPr>
          <w:sz w:val="28"/>
          <w:szCs w:val="28"/>
        </w:rPr>
        <w:t xml:space="preserve"> на соответствие требованиям безопасности;</w:t>
      </w:r>
    </w:p>
    <w:p w:rsidR="00261AAA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A63BA7" w:rsidRPr="00121D03">
        <w:rPr>
          <w:sz w:val="28"/>
          <w:szCs w:val="28"/>
        </w:rPr>
        <w:t xml:space="preserve"> </w:t>
      </w:r>
      <w:r w:rsidR="002A7EEA" w:rsidRPr="00121D03">
        <w:rPr>
          <w:sz w:val="28"/>
          <w:szCs w:val="28"/>
        </w:rPr>
        <w:t>техническое обслуживание сре</w:t>
      </w:r>
      <w:proofErr w:type="gramStart"/>
      <w:r w:rsidR="002A7EEA" w:rsidRPr="00121D03">
        <w:rPr>
          <w:sz w:val="28"/>
          <w:szCs w:val="28"/>
        </w:rPr>
        <w:t>дств св</w:t>
      </w:r>
      <w:proofErr w:type="gramEnd"/>
      <w:r w:rsidR="002A7EEA" w:rsidRPr="00121D03">
        <w:rPr>
          <w:sz w:val="28"/>
          <w:szCs w:val="28"/>
        </w:rPr>
        <w:t>язи</w:t>
      </w:r>
      <w:r w:rsidRPr="00121D03">
        <w:rPr>
          <w:sz w:val="28"/>
          <w:szCs w:val="28"/>
        </w:rPr>
        <w:t>;</w:t>
      </w:r>
    </w:p>
    <w:p w:rsidR="00261AAA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2A7EEA" w:rsidRPr="00121D03">
        <w:rPr>
          <w:sz w:val="28"/>
          <w:szCs w:val="28"/>
        </w:rPr>
        <w:t xml:space="preserve"> ремонт и техническое обслуживание оргтехники</w:t>
      </w:r>
      <w:r w:rsidRPr="00121D03">
        <w:rPr>
          <w:sz w:val="28"/>
          <w:szCs w:val="28"/>
        </w:rPr>
        <w:t>;</w:t>
      </w:r>
    </w:p>
    <w:p w:rsidR="00261AAA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2A7EEA" w:rsidRPr="00121D03">
        <w:rPr>
          <w:sz w:val="28"/>
          <w:szCs w:val="28"/>
        </w:rPr>
        <w:t xml:space="preserve"> ремонт локальных вычислительных сетей и систем видеонаблюдения</w:t>
      </w:r>
      <w:r w:rsidRPr="00121D03">
        <w:rPr>
          <w:sz w:val="28"/>
          <w:szCs w:val="28"/>
        </w:rPr>
        <w:t>;</w:t>
      </w:r>
    </w:p>
    <w:p w:rsidR="00261AAA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2A7EEA" w:rsidRPr="00121D03">
        <w:rPr>
          <w:sz w:val="28"/>
          <w:szCs w:val="28"/>
        </w:rPr>
        <w:t xml:space="preserve"> техническое обслуживание информационно-технических средств, информационно-вычислительных систем, телекоммуникационного и серверного оборудования, систем передачи и отображения информации, картриджей</w:t>
      </w:r>
      <w:r w:rsidRPr="00121D03">
        <w:rPr>
          <w:sz w:val="28"/>
          <w:szCs w:val="28"/>
        </w:rPr>
        <w:t>;</w:t>
      </w:r>
    </w:p>
    <w:p w:rsidR="001C3E5A" w:rsidRPr="00121D03" w:rsidRDefault="001C3E5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проведение периодической проверки выделенного помещения для осуществления мероприятий, направленных на защиту информации государственных информационных систем;</w:t>
      </w:r>
    </w:p>
    <w:p w:rsidR="00A63BA7" w:rsidRPr="00121D03" w:rsidRDefault="00261AAA" w:rsidP="00A63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2A7EEA" w:rsidRPr="00121D03">
        <w:rPr>
          <w:sz w:val="28"/>
          <w:szCs w:val="28"/>
        </w:rPr>
        <w:t xml:space="preserve"> </w:t>
      </w:r>
      <w:r w:rsidR="00A63BA7" w:rsidRPr="00121D03">
        <w:rPr>
          <w:sz w:val="28"/>
          <w:szCs w:val="28"/>
        </w:rPr>
        <w:t>закупка комплектующих</w:t>
      </w:r>
      <w:r w:rsidRPr="00121D03">
        <w:rPr>
          <w:sz w:val="28"/>
          <w:szCs w:val="28"/>
        </w:rPr>
        <w:t>, запасных частей, расходных материалов</w:t>
      </w:r>
      <w:r w:rsidR="00A21C4B" w:rsidRPr="00121D03">
        <w:rPr>
          <w:sz w:val="28"/>
          <w:szCs w:val="28"/>
        </w:rPr>
        <w:t xml:space="preserve"> для информационно-технических средств и оборудования, относящегося к сфере ИКТ</w:t>
      </w:r>
      <w:r w:rsidR="00A63BA7" w:rsidRPr="00121D03">
        <w:rPr>
          <w:sz w:val="28"/>
          <w:szCs w:val="28"/>
        </w:rPr>
        <w:t>;</w:t>
      </w:r>
    </w:p>
    <w:p w:rsidR="00CF1EF9" w:rsidRPr="00121D03" w:rsidRDefault="00CF1EF9" w:rsidP="00D3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9</w:t>
      </w:r>
      <w:r w:rsidR="00211673" w:rsidRPr="00121D03">
        <w:rPr>
          <w:sz w:val="28"/>
          <w:szCs w:val="28"/>
        </w:rPr>
        <w:t>) </w:t>
      </w:r>
      <w:r w:rsidRPr="00121D03">
        <w:rPr>
          <w:sz w:val="28"/>
          <w:szCs w:val="28"/>
        </w:rPr>
        <w:t>услуги по аренде:</w:t>
      </w:r>
    </w:p>
    <w:p w:rsidR="00E0024E" w:rsidRPr="00121D03" w:rsidRDefault="00E0024E" w:rsidP="00D3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</w:t>
      </w:r>
      <w:r w:rsidR="00121D03" w:rsidRPr="00121D03">
        <w:rPr>
          <w:sz w:val="28"/>
          <w:szCs w:val="28"/>
        </w:rPr>
        <w:t xml:space="preserve"> </w:t>
      </w:r>
      <w:proofErr w:type="spellStart"/>
      <w:proofErr w:type="gramStart"/>
      <w:r w:rsidRPr="00121D03">
        <w:rPr>
          <w:sz w:val="28"/>
          <w:szCs w:val="28"/>
        </w:rPr>
        <w:t>ИКТ-оборудования</w:t>
      </w:r>
      <w:proofErr w:type="spellEnd"/>
      <w:proofErr w:type="gramEnd"/>
      <w:r w:rsidRPr="00121D03">
        <w:rPr>
          <w:sz w:val="28"/>
          <w:szCs w:val="28"/>
        </w:rPr>
        <w:t xml:space="preserve"> (автоматизированных рабочих мест, коммуникационного, серверного, периферийного оборудования) в соответствии с заключенными договорами аренды (субаренды, имущественного найма, проката);</w:t>
      </w:r>
    </w:p>
    <w:p w:rsidR="00CF1EF9" w:rsidRPr="00121D03" w:rsidRDefault="00CF1EF9" w:rsidP="00D3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- программного обеспечения</w:t>
      </w:r>
      <w:r w:rsidR="004B7939" w:rsidRPr="00121D03">
        <w:rPr>
          <w:sz w:val="28"/>
          <w:szCs w:val="28"/>
        </w:rPr>
        <w:t>;</w:t>
      </w:r>
    </w:p>
    <w:p w:rsidR="003D10D4" w:rsidRPr="00121D03" w:rsidRDefault="003D10D4" w:rsidP="003D10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Кроме того, к сфере ИКТ относятся:</w:t>
      </w:r>
    </w:p>
    <w:p w:rsidR="00D30A56" w:rsidRPr="00121D03" w:rsidRDefault="00211673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1) </w:t>
      </w:r>
      <w:r w:rsidR="00D30A56" w:rsidRPr="00121D03">
        <w:rPr>
          <w:sz w:val="28"/>
          <w:szCs w:val="28"/>
        </w:rPr>
        <w:t>услуг</w:t>
      </w:r>
      <w:r w:rsidR="003D10D4" w:rsidRPr="00121D03">
        <w:rPr>
          <w:sz w:val="28"/>
          <w:szCs w:val="28"/>
        </w:rPr>
        <w:t>и</w:t>
      </w:r>
      <w:r w:rsidR="00D30A56" w:rsidRPr="00121D03">
        <w:rPr>
          <w:sz w:val="28"/>
          <w:szCs w:val="28"/>
        </w:rPr>
        <w:t xml:space="preserve"> телефонной и телеграфной связи (абонентская и повременная плата за местные, междугородные и международные переговоры);</w:t>
      </w:r>
    </w:p>
    <w:p w:rsidR="00D30A56" w:rsidRPr="00121D03" w:rsidRDefault="00211673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2) </w:t>
      </w:r>
      <w:r w:rsidR="00D30A56" w:rsidRPr="00121D03">
        <w:rPr>
          <w:sz w:val="28"/>
          <w:szCs w:val="28"/>
        </w:rPr>
        <w:t>услуг</w:t>
      </w:r>
      <w:r w:rsidR="003D10D4" w:rsidRPr="00121D03">
        <w:rPr>
          <w:sz w:val="28"/>
          <w:szCs w:val="28"/>
        </w:rPr>
        <w:t>и</w:t>
      </w:r>
      <w:r w:rsidR="00D30A56" w:rsidRPr="00121D03">
        <w:rPr>
          <w:sz w:val="28"/>
          <w:szCs w:val="28"/>
        </w:rPr>
        <w:t xml:space="preserve"> сотовой, пейджинговой связи;</w:t>
      </w:r>
    </w:p>
    <w:p w:rsidR="00EB7829" w:rsidRPr="00121D03" w:rsidRDefault="00EB7829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3) услуг</w:t>
      </w:r>
      <w:r w:rsidR="003D10D4" w:rsidRPr="00121D03">
        <w:rPr>
          <w:sz w:val="28"/>
          <w:szCs w:val="28"/>
        </w:rPr>
        <w:t>и</w:t>
      </w:r>
      <w:r w:rsidRPr="00121D03">
        <w:rPr>
          <w:sz w:val="28"/>
          <w:szCs w:val="28"/>
        </w:rPr>
        <w:t xml:space="preserve"> спутниковой связи;</w:t>
      </w:r>
    </w:p>
    <w:p w:rsidR="00D30A56" w:rsidRPr="00121D03" w:rsidRDefault="009739D1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4</w:t>
      </w:r>
      <w:r w:rsidR="00211673" w:rsidRPr="00121D03">
        <w:rPr>
          <w:sz w:val="28"/>
          <w:szCs w:val="28"/>
        </w:rPr>
        <w:t>) </w:t>
      </w:r>
      <w:r w:rsidR="00D30A56" w:rsidRPr="00121D03">
        <w:rPr>
          <w:sz w:val="28"/>
          <w:szCs w:val="28"/>
        </w:rPr>
        <w:t>услуг</w:t>
      </w:r>
      <w:r w:rsidR="003D10D4" w:rsidRPr="00121D03">
        <w:rPr>
          <w:sz w:val="28"/>
          <w:szCs w:val="28"/>
        </w:rPr>
        <w:t>и</w:t>
      </w:r>
      <w:r w:rsidR="00D30A56" w:rsidRPr="00121D03">
        <w:rPr>
          <w:sz w:val="28"/>
          <w:szCs w:val="28"/>
        </w:rPr>
        <w:t xml:space="preserve"> по обеспечению доступа к сети Интернет (включая абонентскую плату за пользование этой сетью);</w:t>
      </w:r>
    </w:p>
    <w:p w:rsidR="002A7EEA" w:rsidRPr="00121D03" w:rsidRDefault="009739D1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5</w:t>
      </w:r>
      <w:r w:rsidR="00211673" w:rsidRPr="00121D03">
        <w:rPr>
          <w:sz w:val="28"/>
          <w:szCs w:val="28"/>
        </w:rPr>
        <w:t>) </w:t>
      </w:r>
      <w:r w:rsidR="00D30A56" w:rsidRPr="00121D03">
        <w:rPr>
          <w:sz w:val="28"/>
          <w:szCs w:val="28"/>
        </w:rPr>
        <w:t>услуг</w:t>
      </w:r>
      <w:r w:rsidR="003D10D4" w:rsidRPr="00121D03">
        <w:rPr>
          <w:sz w:val="28"/>
          <w:szCs w:val="28"/>
        </w:rPr>
        <w:t>и</w:t>
      </w:r>
      <w:r w:rsidR="00D30A56" w:rsidRPr="00121D03">
        <w:rPr>
          <w:sz w:val="28"/>
          <w:szCs w:val="28"/>
        </w:rPr>
        <w:t xml:space="preserve"> по предоставлению телекоммуникационных каналов связи вне зависимости от типа передаваемых сигналов (цифровых, аналоговых)</w:t>
      </w:r>
      <w:r w:rsidR="002A7EEA" w:rsidRPr="00121D03">
        <w:rPr>
          <w:sz w:val="28"/>
          <w:szCs w:val="28"/>
        </w:rPr>
        <w:t>;</w:t>
      </w:r>
    </w:p>
    <w:p w:rsidR="00044AF7" w:rsidRPr="00121D03" w:rsidRDefault="009739D1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>6</w:t>
      </w:r>
      <w:r w:rsidR="00211673" w:rsidRPr="00121D03">
        <w:rPr>
          <w:sz w:val="28"/>
          <w:szCs w:val="28"/>
        </w:rPr>
        <w:t>) </w:t>
      </w:r>
      <w:r w:rsidR="00044AF7" w:rsidRPr="00121D03">
        <w:rPr>
          <w:sz w:val="28"/>
          <w:szCs w:val="28"/>
        </w:rPr>
        <w:t>услуг</w:t>
      </w:r>
      <w:r w:rsidR="003D10D4" w:rsidRPr="00121D03">
        <w:rPr>
          <w:sz w:val="28"/>
          <w:szCs w:val="28"/>
        </w:rPr>
        <w:t>и</w:t>
      </w:r>
      <w:r w:rsidR="00044AF7" w:rsidRPr="00121D03">
        <w:rPr>
          <w:sz w:val="28"/>
          <w:szCs w:val="28"/>
        </w:rPr>
        <w:t xml:space="preserve"> по предоставлению в пользование места в кабельной канализации связи;</w:t>
      </w:r>
    </w:p>
    <w:p w:rsidR="00A63BA7" w:rsidRPr="00121D03" w:rsidRDefault="001C3E5A" w:rsidP="00BD08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D03">
        <w:rPr>
          <w:sz w:val="28"/>
          <w:szCs w:val="28"/>
        </w:rPr>
        <w:t xml:space="preserve">7) </w:t>
      </w:r>
      <w:r w:rsidR="003D10D4" w:rsidRPr="00121D03">
        <w:rPr>
          <w:rFonts w:ascii="TimesNewRomanPSMT" w:hAnsi="TimesNewRomanPSMT" w:cs="TimesNewRomanPSMT"/>
          <w:sz w:val="28"/>
          <w:szCs w:val="28"/>
        </w:rPr>
        <w:t>прочие работы и услуги в сфере ИКТ</w:t>
      </w:r>
      <w:r w:rsidR="00BD08C7" w:rsidRPr="00121D03">
        <w:rPr>
          <w:sz w:val="28"/>
          <w:szCs w:val="28"/>
        </w:rPr>
        <w:t>.</w:t>
      </w:r>
    </w:p>
    <w:p w:rsidR="00E571DA" w:rsidRDefault="00211673" w:rsidP="003D10D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E571DA" w:rsidSect="004B7F1B">
      <w:headerReference w:type="default" r:id="rId12"/>
      <w:type w:val="continuous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120" w:rsidRDefault="004B4120" w:rsidP="00CB01ED">
      <w:r>
        <w:separator/>
      </w:r>
    </w:p>
  </w:endnote>
  <w:endnote w:type="continuationSeparator" w:id="0">
    <w:p w:rsidR="004B4120" w:rsidRDefault="004B4120" w:rsidP="00CB0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120" w:rsidRDefault="004B4120" w:rsidP="00CB01ED">
      <w:r>
        <w:separator/>
      </w:r>
    </w:p>
  </w:footnote>
  <w:footnote w:type="continuationSeparator" w:id="0">
    <w:p w:rsidR="004B4120" w:rsidRDefault="004B4120" w:rsidP="00CB0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9C8" w:rsidRDefault="00D069C8">
    <w:pPr>
      <w:pStyle w:val="a4"/>
      <w:jc w:val="center"/>
    </w:pPr>
  </w:p>
  <w:p w:rsidR="00D069C8" w:rsidRDefault="00D069C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F77"/>
    <w:multiLevelType w:val="hybridMultilevel"/>
    <w:tmpl w:val="EB8A8EF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61E05"/>
    <w:multiLevelType w:val="hybridMultilevel"/>
    <w:tmpl w:val="AFE8FC24"/>
    <w:lvl w:ilvl="0" w:tplc="BB6CC878">
      <w:start w:val="1"/>
      <w:numFmt w:val="bullet"/>
      <w:lvlText w:val="-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0E811A37"/>
    <w:multiLevelType w:val="hybridMultilevel"/>
    <w:tmpl w:val="C53ADC38"/>
    <w:lvl w:ilvl="0" w:tplc="753E422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976127"/>
    <w:multiLevelType w:val="hybridMultilevel"/>
    <w:tmpl w:val="50449196"/>
    <w:lvl w:ilvl="0" w:tplc="4FA00EA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AA7B41"/>
    <w:multiLevelType w:val="hybridMultilevel"/>
    <w:tmpl w:val="71461490"/>
    <w:lvl w:ilvl="0" w:tplc="BB6CC878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48D73D3"/>
    <w:multiLevelType w:val="hybridMultilevel"/>
    <w:tmpl w:val="6F42A554"/>
    <w:lvl w:ilvl="0" w:tplc="BB6CC878">
      <w:start w:val="1"/>
      <w:numFmt w:val="bullet"/>
      <w:lvlText w:val="-"/>
      <w:lvlJc w:val="left"/>
      <w:pPr>
        <w:ind w:left="15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6">
    <w:nsid w:val="2BB90947"/>
    <w:multiLevelType w:val="hybridMultilevel"/>
    <w:tmpl w:val="9F5AD6D2"/>
    <w:lvl w:ilvl="0" w:tplc="41D86EF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30C65F7D"/>
    <w:multiLevelType w:val="hybridMultilevel"/>
    <w:tmpl w:val="10E6C4CA"/>
    <w:lvl w:ilvl="0" w:tplc="BB6CC8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3A74708"/>
    <w:multiLevelType w:val="hybridMultilevel"/>
    <w:tmpl w:val="92900B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326A75"/>
    <w:multiLevelType w:val="hybridMultilevel"/>
    <w:tmpl w:val="9BA45790"/>
    <w:lvl w:ilvl="0" w:tplc="BB6CC8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1D7937"/>
    <w:multiLevelType w:val="hybridMultilevel"/>
    <w:tmpl w:val="E9D09634"/>
    <w:lvl w:ilvl="0" w:tplc="753E422E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364A06"/>
    <w:multiLevelType w:val="hybridMultilevel"/>
    <w:tmpl w:val="356C010E"/>
    <w:lvl w:ilvl="0" w:tplc="BB6CC878">
      <w:start w:val="1"/>
      <w:numFmt w:val="bullet"/>
      <w:lvlText w:val="-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6B530E04"/>
    <w:multiLevelType w:val="hybridMultilevel"/>
    <w:tmpl w:val="19983ABC"/>
    <w:lvl w:ilvl="0" w:tplc="82E2C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F764F7C"/>
    <w:multiLevelType w:val="hybridMultilevel"/>
    <w:tmpl w:val="2BC47320"/>
    <w:lvl w:ilvl="0" w:tplc="BB6CC8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6766E3"/>
    <w:multiLevelType w:val="hybridMultilevel"/>
    <w:tmpl w:val="9F74B1FA"/>
    <w:lvl w:ilvl="0" w:tplc="527E41E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11"/>
  </w:num>
  <w:num w:numId="6">
    <w:abstractNumId w:val="9"/>
  </w:num>
  <w:num w:numId="7">
    <w:abstractNumId w:val="8"/>
  </w:num>
  <w:num w:numId="8">
    <w:abstractNumId w:val="13"/>
  </w:num>
  <w:num w:numId="9">
    <w:abstractNumId w:val="6"/>
  </w:num>
  <w:num w:numId="10">
    <w:abstractNumId w:val="5"/>
  </w:num>
  <w:num w:numId="11">
    <w:abstractNumId w:val="10"/>
  </w:num>
  <w:num w:numId="12">
    <w:abstractNumId w:val="7"/>
  </w:num>
  <w:num w:numId="13">
    <w:abstractNumId w:val="0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B20"/>
    <w:rsid w:val="00002AD4"/>
    <w:rsid w:val="00003A5B"/>
    <w:rsid w:val="000342B8"/>
    <w:rsid w:val="00036FD1"/>
    <w:rsid w:val="00044AF7"/>
    <w:rsid w:val="000457FA"/>
    <w:rsid w:val="00055014"/>
    <w:rsid w:val="00061C3D"/>
    <w:rsid w:val="00063D7C"/>
    <w:rsid w:val="0008352B"/>
    <w:rsid w:val="00086DA4"/>
    <w:rsid w:val="000953E6"/>
    <w:rsid w:val="00097870"/>
    <w:rsid w:val="000A0E43"/>
    <w:rsid w:val="000C0181"/>
    <w:rsid w:val="000C4B67"/>
    <w:rsid w:val="000C6A98"/>
    <w:rsid w:val="000F6691"/>
    <w:rsid w:val="001055FB"/>
    <w:rsid w:val="00111746"/>
    <w:rsid w:val="0011237C"/>
    <w:rsid w:val="00121D03"/>
    <w:rsid w:val="00151E97"/>
    <w:rsid w:val="001603ED"/>
    <w:rsid w:val="001724C5"/>
    <w:rsid w:val="00181CFA"/>
    <w:rsid w:val="00184F11"/>
    <w:rsid w:val="001B09C0"/>
    <w:rsid w:val="001C3E5A"/>
    <w:rsid w:val="001C52B9"/>
    <w:rsid w:val="001D4FCC"/>
    <w:rsid w:val="0020233E"/>
    <w:rsid w:val="00211673"/>
    <w:rsid w:val="002201A7"/>
    <w:rsid w:val="002232C8"/>
    <w:rsid w:val="00226DA6"/>
    <w:rsid w:val="00233740"/>
    <w:rsid w:val="00244527"/>
    <w:rsid w:val="00250207"/>
    <w:rsid w:val="00261AAA"/>
    <w:rsid w:val="00294E7A"/>
    <w:rsid w:val="00297583"/>
    <w:rsid w:val="002A5C7D"/>
    <w:rsid w:val="002A7EEA"/>
    <w:rsid w:val="002B1114"/>
    <w:rsid w:val="002C02E8"/>
    <w:rsid w:val="002C2920"/>
    <w:rsid w:val="002C5B03"/>
    <w:rsid w:val="002E2E29"/>
    <w:rsid w:val="002E56DA"/>
    <w:rsid w:val="00303282"/>
    <w:rsid w:val="00316A84"/>
    <w:rsid w:val="00320B28"/>
    <w:rsid w:val="00324335"/>
    <w:rsid w:val="00336AE3"/>
    <w:rsid w:val="00346C46"/>
    <w:rsid w:val="00354345"/>
    <w:rsid w:val="00355F7D"/>
    <w:rsid w:val="003565AF"/>
    <w:rsid w:val="003779F4"/>
    <w:rsid w:val="00391991"/>
    <w:rsid w:val="003B0CBF"/>
    <w:rsid w:val="003C69E2"/>
    <w:rsid w:val="003D10D4"/>
    <w:rsid w:val="003D6BB8"/>
    <w:rsid w:val="003E0B88"/>
    <w:rsid w:val="003E0B98"/>
    <w:rsid w:val="003E1726"/>
    <w:rsid w:val="003E33BD"/>
    <w:rsid w:val="003F7A6C"/>
    <w:rsid w:val="004067AD"/>
    <w:rsid w:val="00412537"/>
    <w:rsid w:val="00421721"/>
    <w:rsid w:val="00430CBD"/>
    <w:rsid w:val="004370DF"/>
    <w:rsid w:val="004415A3"/>
    <w:rsid w:val="00451AA3"/>
    <w:rsid w:val="004550FE"/>
    <w:rsid w:val="004551E9"/>
    <w:rsid w:val="004552E1"/>
    <w:rsid w:val="00496FD7"/>
    <w:rsid w:val="004B0543"/>
    <w:rsid w:val="004B4120"/>
    <w:rsid w:val="004B7939"/>
    <w:rsid w:val="004B7F1B"/>
    <w:rsid w:val="004C357D"/>
    <w:rsid w:val="004D2EBD"/>
    <w:rsid w:val="004F451D"/>
    <w:rsid w:val="004F53C1"/>
    <w:rsid w:val="004F6C19"/>
    <w:rsid w:val="004F6D6B"/>
    <w:rsid w:val="0050594E"/>
    <w:rsid w:val="00511272"/>
    <w:rsid w:val="005119C8"/>
    <w:rsid w:val="005149C9"/>
    <w:rsid w:val="005206C7"/>
    <w:rsid w:val="005347D5"/>
    <w:rsid w:val="00564CC0"/>
    <w:rsid w:val="00582E60"/>
    <w:rsid w:val="00583542"/>
    <w:rsid w:val="00585286"/>
    <w:rsid w:val="005873D7"/>
    <w:rsid w:val="00587D3B"/>
    <w:rsid w:val="00595538"/>
    <w:rsid w:val="005B736A"/>
    <w:rsid w:val="005C485E"/>
    <w:rsid w:val="005D7C48"/>
    <w:rsid w:val="005F0679"/>
    <w:rsid w:val="005F07BF"/>
    <w:rsid w:val="005F45A6"/>
    <w:rsid w:val="005F5343"/>
    <w:rsid w:val="00620712"/>
    <w:rsid w:val="006209CE"/>
    <w:rsid w:val="006226A8"/>
    <w:rsid w:val="00637A1E"/>
    <w:rsid w:val="00637FCF"/>
    <w:rsid w:val="00642A5D"/>
    <w:rsid w:val="006719AD"/>
    <w:rsid w:val="00696045"/>
    <w:rsid w:val="006A3656"/>
    <w:rsid w:val="006C0814"/>
    <w:rsid w:val="006C142E"/>
    <w:rsid w:val="006D5985"/>
    <w:rsid w:val="006F3961"/>
    <w:rsid w:val="00713E3F"/>
    <w:rsid w:val="007248B7"/>
    <w:rsid w:val="00725AEB"/>
    <w:rsid w:val="00727B20"/>
    <w:rsid w:val="00741806"/>
    <w:rsid w:val="00742C7A"/>
    <w:rsid w:val="0077373B"/>
    <w:rsid w:val="00774042"/>
    <w:rsid w:val="007767C4"/>
    <w:rsid w:val="00780E41"/>
    <w:rsid w:val="00790574"/>
    <w:rsid w:val="0079062B"/>
    <w:rsid w:val="007A515A"/>
    <w:rsid w:val="007D326C"/>
    <w:rsid w:val="00800B0A"/>
    <w:rsid w:val="00820B21"/>
    <w:rsid w:val="0082110A"/>
    <w:rsid w:val="00832D5E"/>
    <w:rsid w:val="00870F12"/>
    <w:rsid w:val="0087637B"/>
    <w:rsid w:val="00881E07"/>
    <w:rsid w:val="0088738F"/>
    <w:rsid w:val="00891008"/>
    <w:rsid w:val="00891E47"/>
    <w:rsid w:val="008935F2"/>
    <w:rsid w:val="00897114"/>
    <w:rsid w:val="008A7D40"/>
    <w:rsid w:val="008B7528"/>
    <w:rsid w:val="008D1144"/>
    <w:rsid w:val="008D277F"/>
    <w:rsid w:val="008E34B4"/>
    <w:rsid w:val="008F447B"/>
    <w:rsid w:val="008F5E95"/>
    <w:rsid w:val="0090595C"/>
    <w:rsid w:val="009064B6"/>
    <w:rsid w:val="00910E12"/>
    <w:rsid w:val="009119BE"/>
    <w:rsid w:val="00912A99"/>
    <w:rsid w:val="00945699"/>
    <w:rsid w:val="0095407F"/>
    <w:rsid w:val="00961367"/>
    <w:rsid w:val="009648AA"/>
    <w:rsid w:val="00965302"/>
    <w:rsid w:val="009739D1"/>
    <w:rsid w:val="009773C4"/>
    <w:rsid w:val="0098017F"/>
    <w:rsid w:val="0098227C"/>
    <w:rsid w:val="00991FF7"/>
    <w:rsid w:val="009A395F"/>
    <w:rsid w:val="009B46DE"/>
    <w:rsid w:val="009B6AAF"/>
    <w:rsid w:val="009C2D97"/>
    <w:rsid w:val="009C7619"/>
    <w:rsid w:val="009F2DE9"/>
    <w:rsid w:val="00A07AD6"/>
    <w:rsid w:val="00A12A53"/>
    <w:rsid w:val="00A15230"/>
    <w:rsid w:val="00A1597F"/>
    <w:rsid w:val="00A21C4B"/>
    <w:rsid w:val="00A25DC6"/>
    <w:rsid w:val="00A41BFA"/>
    <w:rsid w:val="00A45C50"/>
    <w:rsid w:val="00A47140"/>
    <w:rsid w:val="00A569BB"/>
    <w:rsid w:val="00A60690"/>
    <w:rsid w:val="00A61DFE"/>
    <w:rsid w:val="00A63BA7"/>
    <w:rsid w:val="00A721A4"/>
    <w:rsid w:val="00A73EF8"/>
    <w:rsid w:val="00A822C3"/>
    <w:rsid w:val="00A832A8"/>
    <w:rsid w:val="00A958DB"/>
    <w:rsid w:val="00A95FE8"/>
    <w:rsid w:val="00AA5974"/>
    <w:rsid w:val="00AE1B35"/>
    <w:rsid w:val="00AE7E55"/>
    <w:rsid w:val="00AF5C4A"/>
    <w:rsid w:val="00B01485"/>
    <w:rsid w:val="00B13524"/>
    <w:rsid w:val="00B322B2"/>
    <w:rsid w:val="00B36057"/>
    <w:rsid w:val="00B37D98"/>
    <w:rsid w:val="00B533F4"/>
    <w:rsid w:val="00B602B2"/>
    <w:rsid w:val="00B759AB"/>
    <w:rsid w:val="00B845D1"/>
    <w:rsid w:val="00B93ED1"/>
    <w:rsid w:val="00BA0FFF"/>
    <w:rsid w:val="00BA563A"/>
    <w:rsid w:val="00BB0FB3"/>
    <w:rsid w:val="00BB2ADB"/>
    <w:rsid w:val="00BB5B62"/>
    <w:rsid w:val="00BC12D0"/>
    <w:rsid w:val="00BC4857"/>
    <w:rsid w:val="00BD08C7"/>
    <w:rsid w:val="00BD7614"/>
    <w:rsid w:val="00BE071C"/>
    <w:rsid w:val="00BE70DD"/>
    <w:rsid w:val="00C0434B"/>
    <w:rsid w:val="00C14677"/>
    <w:rsid w:val="00C265A3"/>
    <w:rsid w:val="00C35C57"/>
    <w:rsid w:val="00C360F8"/>
    <w:rsid w:val="00C374B8"/>
    <w:rsid w:val="00C37C10"/>
    <w:rsid w:val="00C47369"/>
    <w:rsid w:val="00C65C72"/>
    <w:rsid w:val="00C71781"/>
    <w:rsid w:val="00C74AB5"/>
    <w:rsid w:val="00C8110A"/>
    <w:rsid w:val="00C95A29"/>
    <w:rsid w:val="00C95FB8"/>
    <w:rsid w:val="00CA4687"/>
    <w:rsid w:val="00CB01ED"/>
    <w:rsid w:val="00CB1282"/>
    <w:rsid w:val="00CC160F"/>
    <w:rsid w:val="00CE3C24"/>
    <w:rsid w:val="00CE4A29"/>
    <w:rsid w:val="00CF1EF9"/>
    <w:rsid w:val="00CF2F06"/>
    <w:rsid w:val="00CF377E"/>
    <w:rsid w:val="00CF5164"/>
    <w:rsid w:val="00D01C6D"/>
    <w:rsid w:val="00D02927"/>
    <w:rsid w:val="00D069C8"/>
    <w:rsid w:val="00D11DA7"/>
    <w:rsid w:val="00D30A56"/>
    <w:rsid w:val="00D34C40"/>
    <w:rsid w:val="00D366FA"/>
    <w:rsid w:val="00D40B4A"/>
    <w:rsid w:val="00D42708"/>
    <w:rsid w:val="00D454C0"/>
    <w:rsid w:val="00D640B0"/>
    <w:rsid w:val="00D64623"/>
    <w:rsid w:val="00D67C15"/>
    <w:rsid w:val="00D70A0A"/>
    <w:rsid w:val="00D80DC7"/>
    <w:rsid w:val="00D90195"/>
    <w:rsid w:val="00D97919"/>
    <w:rsid w:val="00DB29D4"/>
    <w:rsid w:val="00DB3CA0"/>
    <w:rsid w:val="00DC1350"/>
    <w:rsid w:val="00DC31B0"/>
    <w:rsid w:val="00DC6D36"/>
    <w:rsid w:val="00DE6AA3"/>
    <w:rsid w:val="00E0024E"/>
    <w:rsid w:val="00E02DD5"/>
    <w:rsid w:val="00E06C49"/>
    <w:rsid w:val="00E15329"/>
    <w:rsid w:val="00E26D62"/>
    <w:rsid w:val="00E34B45"/>
    <w:rsid w:val="00E571DA"/>
    <w:rsid w:val="00E60F8B"/>
    <w:rsid w:val="00E67091"/>
    <w:rsid w:val="00E67672"/>
    <w:rsid w:val="00E83751"/>
    <w:rsid w:val="00E90F01"/>
    <w:rsid w:val="00EB7829"/>
    <w:rsid w:val="00EC5036"/>
    <w:rsid w:val="00ED033B"/>
    <w:rsid w:val="00EF3648"/>
    <w:rsid w:val="00F0472E"/>
    <w:rsid w:val="00F10DFA"/>
    <w:rsid w:val="00F11FEA"/>
    <w:rsid w:val="00F1433D"/>
    <w:rsid w:val="00F21B12"/>
    <w:rsid w:val="00F3215C"/>
    <w:rsid w:val="00F32DD0"/>
    <w:rsid w:val="00F33E08"/>
    <w:rsid w:val="00F41C62"/>
    <w:rsid w:val="00F53895"/>
    <w:rsid w:val="00F64120"/>
    <w:rsid w:val="00F82411"/>
    <w:rsid w:val="00FA21D8"/>
    <w:rsid w:val="00FA4741"/>
    <w:rsid w:val="00FA5F04"/>
    <w:rsid w:val="00FA7DED"/>
    <w:rsid w:val="00FB1ABE"/>
    <w:rsid w:val="00FB2B4B"/>
    <w:rsid w:val="00FB6C23"/>
    <w:rsid w:val="00FC4FB5"/>
    <w:rsid w:val="00FE6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C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A5C7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B01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01ED"/>
    <w:rPr>
      <w:sz w:val="24"/>
      <w:szCs w:val="24"/>
    </w:rPr>
  </w:style>
  <w:style w:type="paragraph" w:styleId="a6">
    <w:name w:val="footer"/>
    <w:basedOn w:val="a"/>
    <w:link w:val="a7"/>
    <w:rsid w:val="00CB01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B01ED"/>
    <w:rPr>
      <w:sz w:val="24"/>
      <w:szCs w:val="24"/>
    </w:rPr>
  </w:style>
  <w:style w:type="table" w:styleId="a8">
    <w:name w:val="Table Grid"/>
    <w:basedOn w:val="a1"/>
    <w:uiPriority w:val="99"/>
    <w:rsid w:val="00CB01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B2B4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01C6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a">
    <w:name w:val="Hyperlink"/>
    <w:basedOn w:val="a0"/>
    <w:rsid w:val="00A25DC6"/>
    <w:rPr>
      <w:color w:val="0000FF" w:themeColor="hyperlink"/>
      <w:u w:val="single"/>
    </w:rPr>
  </w:style>
  <w:style w:type="character" w:styleId="ab">
    <w:name w:val="annotation reference"/>
    <w:basedOn w:val="a0"/>
    <w:rsid w:val="006F3961"/>
    <w:rPr>
      <w:sz w:val="16"/>
      <w:szCs w:val="16"/>
    </w:rPr>
  </w:style>
  <w:style w:type="paragraph" w:styleId="ac">
    <w:name w:val="annotation text"/>
    <w:basedOn w:val="a"/>
    <w:link w:val="ad"/>
    <w:rsid w:val="006F396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6F3961"/>
  </w:style>
  <w:style w:type="paragraph" w:styleId="ae">
    <w:name w:val="annotation subject"/>
    <w:basedOn w:val="ac"/>
    <w:next w:val="ac"/>
    <w:link w:val="af"/>
    <w:rsid w:val="006F3961"/>
    <w:rPr>
      <w:b/>
      <w:bCs/>
    </w:rPr>
  </w:style>
  <w:style w:type="character" w:customStyle="1" w:styleId="af">
    <w:name w:val="Тема примечания Знак"/>
    <w:basedOn w:val="ad"/>
    <w:link w:val="ae"/>
    <w:rsid w:val="006F3961"/>
    <w:rPr>
      <w:b/>
      <w:bCs/>
    </w:rPr>
  </w:style>
  <w:style w:type="paragraph" w:styleId="af0">
    <w:name w:val="Revision"/>
    <w:hidden/>
    <w:uiPriority w:val="99"/>
    <w:semiHidden/>
    <w:rsid w:val="006F396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AAF13F7C0D795A93C0CB640C220B567A41A37E9E062225D9F53067AD8AF9D7E1315D9241EC2126115304ZDsBJ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3F7D136809C6D37810FEFEDFD9D1A350BE1953F5E98ABDBDD38322390DA148CE547B44073C109Cu1n0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AAF13F7C0D795A93C0CB640C220B567A41A37E9E062225D9F53067AD8AF9D7E1315D9241EC2126115304ZDsBJ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arasova.MINPROM\AppData\Roaming\Microsoft\&#1064;&#1072;&#1073;&#1083;&#1086;&#1085;&#1099;\&#1073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782D6-6123-4D8E-A49A-9545A422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4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Firestorm</Company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ignashina</dc:creator>
  <cp:lastModifiedBy>yvoltornist</cp:lastModifiedBy>
  <cp:revision>2</cp:revision>
  <cp:lastPrinted>2014-09-17T10:37:00Z</cp:lastPrinted>
  <dcterms:created xsi:type="dcterms:W3CDTF">2015-04-17T06:37:00Z</dcterms:created>
  <dcterms:modified xsi:type="dcterms:W3CDTF">2015-04-17T06:37:00Z</dcterms:modified>
</cp:coreProperties>
</file>