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65" w:rsidRDefault="00117EA9">
      <w:pPr>
        <w:jc w:val="center"/>
        <w:rPr>
          <w:lang w:val="en-US"/>
        </w:rPr>
      </w:pPr>
      <w:r>
        <w:rPr>
          <w:noProof/>
        </w:rPr>
        <w:pict>
          <v:group id="_x0000_s1026" editas="canvas" style="position:absolute;margin-left:0;margin-top:0;width:475.95pt;height:212.65pt;z-index:251657728;mso-position-horizontal-relative:char;mso-position-vertical-relative:line" coordsize="9519,425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519;height:4253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left:4208;width:923;height:1022">
              <v:imagedata r:id="rId8" o:title=""/>
            </v:shape>
            <v:rect id="_x0000_s1029" style="position:absolute;left:5135;top:737;width:81;height:276" filled="f" stroked="f">
              <v:textbox inset="0,0,0,0">
                <w:txbxContent>
                  <w:p w:rsidR="00EB3165" w:rsidRDefault="00EB3165"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1" style="position:absolute;left:7715;top:1029;width:81;height:276" filled="f" stroked="f">
              <v:textbox inset="0,0,0,0">
                <w:txbxContent>
                  <w:p w:rsidR="00EB3165" w:rsidRDefault="00EB3165"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2" style="position:absolute;top:1043;width:9336;height:1114" filled="f" stroked="f">
              <v:textbox inset="0,0,0,0">
                <w:txbxContent>
                  <w:p w:rsidR="00EB3165" w:rsidRDefault="002A7021" w:rsidP="00233740">
                    <w:pPr>
                      <w:jc w:val="center"/>
                    </w:pPr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>Главное управление информационных</w:t>
                    </w:r>
                    <w:r w:rsidR="00EB3165"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="00BA5763"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br/>
                    </w:r>
                    <w:r w:rsidR="00EB3165"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технологий </w:t>
                    </w:r>
                    <w:r w:rsidRPr="00233740"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>и</w:t>
                    </w:r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связи </w:t>
                    </w:r>
                    <w:r w:rsidR="00EB3165"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>Омской области</w:t>
                    </w:r>
                  </w:p>
                </w:txbxContent>
              </v:textbox>
            </v:rect>
            <v:rect id="_x0000_s1033" style="position:absolute;left:7241;top:1388;width:81;height:276" filled="f" stroked="f">
              <v:textbox inset="0,0,0,0">
                <w:txbxContent>
                  <w:p w:rsidR="00EB3165" w:rsidRDefault="00EB3165"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4" style="position:absolute;left:4675;top:1746;width:61;height:276" filled="f" stroked="f">
              <v:textbox inset="0,0,0,0">
                <w:txbxContent>
                  <w:p w:rsidR="00EB3165" w:rsidRDefault="00EB3165">
                    <w:r>
                      <w:rPr>
                        <w:b/>
                        <w:bCs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5" style="position:absolute;left:3407;top:2322;width:2588;height:552" filled="f" stroked="f">
              <v:textbox inset="0,0,0,0">
                <w:txbxContent>
                  <w:p w:rsidR="00EB3165" w:rsidRDefault="00EB3165">
                    <w:r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П Р И К А З</w:t>
                    </w:r>
                  </w:p>
                </w:txbxContent>
              </v:textbox>
            </v:rect>
            <v:rect id="_x0000_s1036" style="position:absolute;left:5940;top:2157;width:121;height:276" filled="f" stroked="f">
              <v:textbox inset="0,0,0,0">
                <w:txbxContent>
                  <w:p w:rsidR="00EB3165" w:rsidRDefault="00EB3165">
                    <w:r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7" style="position:absolute;top:2690;width:6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8" style="position:absolute;top:2961;width:6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9" style="position:absolute;top:3235;width:2381;height:322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_________________</w:t>
                    </w:r>
                  </w:p>
                </w:txbxContent>
              </v:textbox>
            </v:rect>
            <v:rect id="_x0000_s1040" style="position:absolute;left:2329;top:3235;width:371;height:365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20</w:t>
                    </w:r>
                  </w:p>
                </w:txbxContent>
              </v:textbox>
            </v:rect>
            <v:rect id="_x0000_s1041" style="position:absolute;left:2880;top:3240;width:421;height:322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_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>_</w:t>
                    </w:r>
                  </w:p>
                </w:txbxContent>
              </v:textbox>
            </v:rect>
            <v:rect id="_x0000_s1042" style="position:absolute;left:2879;top:3235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rect id="_x0000_s1043" style="position:absolute;left:3276;top:3189;width:522;height:322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</w:rPr>
                      <w:t>года</w:t>
                    </w:r>
                  </w:p>
                </w:txbxContent>
              </v:textbox>
            </v:rect>
            <v:rect id="_x0000_s1044" style="position:absolute;left:3459;top:3235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                    </w:t>
                    </w:r>
                  </w:p>
                </w:txbxContent>
              </v:textbox>
            </v:rect>
            <v:rect id="_x0000_s1045" style="position:absolute;left:4961;top:3235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                       </w:t>
                    </w:r>
                  </w:p>
                </w:txbxContent>
              </v:textbox>
            </v:rect>
            <v:rect id="_x0000_s1046" style="position:absolute;left:6673;top:3235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     </w:t>
                    </w:r>
                  </w:p>
                </w:txbxContent>
              </v:textbox>
            </v:rect>
            <v:rect id="_x0000_s1047" style="position:absolute;left:7154;top:3235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rect id="_x0000_s1048" style="position:absolute;left:7291;top:3235;width:268;height:322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№</w:t>
                    </w:r>
                  </w:p>
                </w:txbxContent>
              </v:textbox>
            </v:rect>
            <v:rect id="_x0000_s1049" style="position:absolute;left:7553;top:3235;width:1821;height:322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_____________</w:t>
                    </w:r>
                  </w:p>
                </w:txbxContent>
              </v:textbox>
            </v:rect>
            <v:rect id="_x0000_s1050" style="position:absolute;left:9336;top:3235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1" style="position:absolute;top:3550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2" style="position:absolute;left:4236;top:3865;width:895;height:322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г.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Омск</w:t>
                    </w:r>
                  </w:p>
                </w:txbxContent>
              </v:textbox>
            </v:rect>
            <v:rect id="_x0000_s1053" style="position:absolute;left:5112;top:3865;width:71;height:276" filled="f" stroked="f">
              <v:textbox inset="0,0,0,0">
                <w:txbxContent>
                  <w:p w:rsidR="00EB3165" w:rsidRDefault="00EB3165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91751B">
        <w:rPr>
          <w:noProof/>
        </w:rPr>
        <w:drawing>
          <wp:inline distT="0" distB="0" distL="0" distR="0">
            <wp:extent cx="6035040" cy="2632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-99977" b="99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263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165" w:rsidRDefault="00EB3165">
      <w:pPr>
        <w:jc w:val="center"/>
        <w:rPr>
          <w:lang w:val="en-US"/>
        </w:rPr>
      </w:pPr>
    </w:p>
    <w:p w:rsidR="00B436AC" w:rsidRDefault="00B50FE7" w:rsidP="00B50FE7">
      <w:pPr>
        <w:tabs>
          <w:tab w:val="left" w:pos="1905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приказ Главного управления информационных технологий и связи Омской области от 15 апреля 2015 года № </w:t>
      </w:r>
      <w:r w:rsidR="00963D9D">
        <w:rPr>
          <w:color w:val="000000"/>
          <w:sz w:val="28"/>
          <w:szCs w:val="28"/>
        </w:rPr>
        <w:t xml:space="preserve">10 </w:t>
      </w:r>
    </w:p>
    <w:p w:rsidR="00B50FE7" w:rsidRDefault="00B50FE7" w:rsidP="00B50FE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000000" w:rsidRDefault="007035FE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0C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B6FE8">
        <w:rPr>
          <w:rFonts w:ascii="Times New Roman" w:hAnsi="Times New Roman" w:cs="Times New Roman"/>
          <w:sz w:val="28"/>
          <w:szCs w:val="28"/>
        </w:rPr>
        <w:t>Положение об организации и проведении конкурса по модернизации информационного ресурса «</w:t>
      </w:r>
      <w:proofErr w:type="spellStart"/>
      <w:r w:rsidR="00FB6FE8">
        <w:rPr>
          <w:rFonts w:ascii="Times New Roman" w:hAnsi="Times New Roman" w:cs="Times New Roman"/>
          <w:sz w:val="28"/>
          <w:szCs w:val="28"/>
          <w:lang w:val="en-US"/>
        </w:rPr>
        <w:t>Molodoy</w:t>
      </w:r>
      <w:proofErr w:type="spellEnd"/>
      <w:r w:rsidR="00FB6FE8" w:rsidRPr="00FB6FE8">
        <w:rPr>
          <w:rFonts w:ascii="Times New Roman" w:hAnsi="Times New Roman" w:cs="Times New Roman"/>
          <w:sz w:val="28"/>
          <w:szCs w:val="28"/>
        </w:rPr>
        <w:t>.</w:t>
      </w:r>
      <w:r w:rsidR="00FB6FE8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="00FB6FE8">
        <w:rPr>
          <w:rFonts w:ascii="Times New Roman" w:hAnsi="Times New Roman" w:cs="Times New Roman"/>
          <w:sz w:val="28"/>
          <w:szCs w:val="28"/>
        </w:rPr>
        <w:t>», утвержденное приказом Главного управления информационных технологий и связи Омской области от 15 апреля 2015 года № 10 «Об утверждении Положения об организации и проведении конкурса по модернизации информационного ресурса «</w:t>
      </w:r>
      <w:proofErr w:type="spellStart"/>
      <w:r w:rsidR="00FB6FE8">
        <w:rPr>
          <w:rFonts w:ascii="Times New Roman" w:hAnsi="Times New Roman" w:cs="Times New Roman"/>
          <w:sz w:val="28"/>
          <w:szCs w:val="28"/>
          <w:lang w:val="en-US"/>
        </w:rPr>
        <w:t>Molodoy</w:t>
      </w:r>
      <w:proofErr w:type="spellEnd"/>
      <w:r w:rsidR="00FB6FE8" w:rsidRPr="00FB6FE8">
        <w:rPr>
          <w:rFonts w:ascii="Times New Roman" w:hAnsi="Times New Roman" w:cs="Times New Roman"/>
          <w:sz w:val="28"/>
          <w:szCs w:val="28"/>
        </w:rPr>
        <w:t>.</w:t>
      </w:r>
      <w:r w:rsidR="00FB6FE8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="00FB6FE8">
        <w:rPr>
          <w:rFonts w:ascii="Times New Roman" w:hAnsi="Times New Roman" w:cs="Times New Roman"/>
          <w:sz w:val="28"/>
          <w:szCs w:val="28"/>
        </w:rPr>
        <w:t>», следующие изменения:</w:t>
      </w:r>
    </w:p>
    <w:p w:rsidR="00000000" w:rsidRDefault="00963D9D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3224">
        <w:rPr>
          <w:rFonts w:ascii="Times New Roman" w:hAnsi="Times New Roman" w:cs="Times New Roman"/>
          <w:sz w:val="28"/>
          <w:szCs w:val="28"/>
        </w:rPr>
        <w:t xml:space="preserve">пункте 6 слово «четыре» заменить </w:t>
      </w:r>
      <w:r>
        <w:rPr>
          <w:rFonts w:ascii="Times New Roman" w:hAnsi="Times New Roman" w:cs="Times New Roman"/>
          <w:sz w:val="28"/>
          <w:szCs w:val="28"/>
        </w:rPr>
        <w:t>словом</w:t>
      </w:r>
      <w:r w:rsidR="00343224">
        <w:rPr>
          <w:rFonts w:ascii="Times New Roman" w:hAnsi="Times New Roman" w:cs="Times New Roman"/>
          <w:sz w:val="28"/>
          <w:szCs w:val="28"/>
        </w:rPr>
        <w:t xml:space="preserve"> «три»;</w:t>
      </w:r>
    </w:p>
    <w:p w:rsidR="00000000" w:rsidRDefault="005C0B3A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пункта</w:t>
      </w:r>
      <w:r w:rsidR="005835BD">
        <w:rPr>
          <w:rFonts w:ascii="Times New Roman" w:hAnsi="Times New Roman" w:cs="Times New Roman"/>
          <w:sz w:val="28"/>
          <w:szCs w:val="28"/>
        </w:rPr>
        <w:t xml:space="preserve"> 7</w:t>
      </w:r>
      <w:r w:rsidR="003061A4">
        <w:rPr>
          <w:rFonts w:ascii="Times New Roman" w:hAnsi="Times New Roman" w:cs="Times New Roman"/>
          <w:sz w:val="28"/>
          <w:szCs w:val="28"/>
        </w:rPr>
        <w:t xml:space="preserve"> </w:t>
      </w:r>
      <w:r w:rsidR="001D4E4B">
        <w:rPr>
          <w:rFonts w:ascii="Times New Roman" w:hAnsi="Times New Roman" w:cs="Times New Roman"/>
          <w:sz w:val="28"/>
          <w:szCs w:val="28"/>
        </w:rPr>
        <w:t>слова «22 апреля</w:t>
      </w:r>
      <w:r w:rsidR="00C6770C" w:rsidRPr="003061A4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963D9D">
        <w:rPr>
          <w:rFonts w:ascii="Times New Roman" w:hAnsi="Times New Roman" w:cs="Times New Roman"/>
          <w:sz w:val="28"/>
          <w:szCs w:val="28"/>
        </w:rPr>
        <w:t>словами</w:t>
      </w:r>
      <w:r w:rsidR="003061A4">
        <w:rPr>
          <w:rFonts w:ascii="Times New Roman" w:hAnsi="Times New Roman" w:cs="Times New Roman"/>
          <w:sz w:val="28"/>
          <w:szCs w:val="28"/>
        </w:rPr>
        <w:t xml:space="preserve"> </w:t>
      </w:r>
      <w:r w:rsidR="00EC4D6F">
        <w:rPr>
          <w:rFonts w:ascii="Times New Roman" w:hAnsi="Times New Roman" w:cs="Times New Roman"/>
          <w:sz w:val="28"/>
          <w:szCs w:val="28"/>
        </w:rPr>
        <w:br/>
      </w:r>
      <w:r w:rsidR="003061A4" w:rsidRPr="003061A4">
        <w:rPr>
          <w:rFonts w:ascii="Times New Roman" w:hAnsi="Times New Roman" w:cs="Times New Roman"/>
          <w:sz w:val="28"/>
          <w:szCs w:val="28"/>
        </w:rPr>
        <w:t>«</w:t>
      </w:r>
      <w:r w:rsidR="00B436AC">
        <w:rPr>
          <w:rFonts w:ascii="Times New Roman" w:hAnsi="Times New Roman" w:cs="Times New Roman"/>
          <w:sz w:val="28"/>
          <w:szCs w:val="28"/>
        </w:rPr>
        <w:t>7</w:t>
      </w:r>
      <w:r w:rsidR="001D4E4B">
        <w:rPr>
          <w:rFonts w:ascii="Times New Roman" w:hAnsi="Times New Roman" w:cs="Times New Roman"/>
          <w:sz w:val="28"/>
          <w:szCs w:val="28"/>
        </w:rPr>
        <w:t xml:space="preserve"> мая</w:t>
      </w:r>
      <w:r w:rsidR="003061A4" w:rsidRPr="003061A4">
        <w:rPr>
          <w:rFonts w:ascii="Times New Roman" w:hAnsi="Times New Roman" w:cs="Times New Roman"/>
          <w:sz w:val="28"/>
          <w:szCs w:val="28"/>
        </w:rPr>
        <w:t>»</w:t>
      </w:r>
      <w:r w:rsidR="003061A4">
        <w:rPr>
          <w:rFonts w:ascii="Times New Roman" w:hAnsi="Times New Roman" w:cs="Times New Roman"/>
          <w:sz w:val="28"/>
          <w:szCs w:val="28"/>
        </w:rPr>
        <w:t>;</w:t>
      </w:r>
    </w:p>
    <w:p w:rsidR="00000000" w:rsidRDefault="003061A4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4B">
        <w:rPr>
          <w:rFonts w:ascii="Times New Roman" w:hAnsi="Times New Roman" w:cs="Times New Roman"/>
          <w:sz w:val="28"/>
          <w:szCs w:val="28"/>
        </w:rPr>
        <w:t xml:space="preserve"> </w:t>
      </w:r>
      <w:r w:rsidR="00963D9D">
        <w:rPr>
          <w:rFonts w:ascii="Times New Roman" w:hAnsi="Times New Roman" w:cs="Times New Roman"/>
          <w:sz w:val="28"/>
          <w:szCs w:val="28"/>
        </w:rPr>
        <w:t xml:space="preserve">в </w:t>
      </w:r>
      <w:r w:rsidR="00963D9D" w:rsidRPr="001D4E4B">
        <w:rPr>
          <w:rFonts w:ascii="Times New Roman" w:hAnsi="Times New Roman" w:cs="Times New Roman"/>
          <w:sz w:val="28"/>
          <w:szCs w:val="28"/>
        </w:rPr>
        <w:t>пункт</w:t>
      </w:r>
      <w:r w:rsidR="00963D9D">
        <w:rPr>
          <w:rFonts w:ascii="Times New Roman" w:hAnsi="Times New Roman" w:cs="Times New Roman"/>
          <w:sz w:val="28"/>
          <w:szCs w:val="28"/>
        </w:rPr>
        <w:t>е</w:t>
      </w:r>
      <w:r w:rsidR="00963D9D" w:rsidRPr="001D4E4B">
        <w:rPr>
          <w:rFonts w:ascii="Times New Roman" w:hAnsi="Times New Roman" w:cs="Times New Roman"/>
          <w:sz w:val="28"/>
          <w:szCs w:val="28"/>
        </w:rPr>
        <w:t xml:space="preserve"> 8</w:t>
      </w:r>
      <w:r w:rsidR="00963D9D">
        <w:rPr>
          <w:rFonts w:ascii="Times New Roman" w:hAnsi="Times New Roman" w:cs="Times New Roman"/>
          <w:sz w:val="28"/>
          <w:szCs w:val="28"/>
        </w:rPr>
        <w:t>:</w:t>
      </w:r>
    </w:p>
    <w:p w:rsidR="00000000" w:rsidRDefault="00EF215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34322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Default="00963D9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24" w:rsidRPr="00EF2156">
        <w:rPr>
          <w:rFonts w:ascii="Times New Roman" w:hAnsi="Times New Roman" w:cs="Times New Roman"/>
          <w:sz w:val="28"/>
          <w:szCs w:val="28"/>
        </w:rPr>
        <w:t>«В срок до 7 мая 2015 года (включительно) участниками и командами ведется</w:t>
      </w:r>
      <w:proofErr w:type="gramStart"/>
      <w:r w:rsidR="00343224" w:rsidRPr="00EF2156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="00343224" w:rsidRPr="00EF2156">
        <w:rPr>
          <w:rFonts w:ascii="Times New Roman" w:hAnsi="Times New Roman" w:cs="Times New Roman"/>
          <w:sz w:val="28"/>
          <w:szCs w:val="28"/>
        </w:rPr>
        <w:t>;</w:t>
      </w:r>
    </w:p>
    <w:p w:rsidR="00000000" w:rsidRDefault="00963D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абзаце втором слова «участниками и командами» исключить;</w:t>
      </w:r>
    </w:p>
    <w:p w:rsidR="00000000" w:rsidRDefault="00872C68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A3A6F">
        <w:rPr>
          <w:rFonts w:ascii="Times New Roman" w:hAnsi="Times New Roman" w:cs="Times New Roman"/>
          <w:sz w:val="28"/>
          <w:szCs w:val="28"/>
        </w:rPr>
        <w:t xml:space="preserve"> пункте 9</w:t>
      </w:r>
      <w:r w:rsidR="00EF2156">
        <w:rPr>
          <w:rFonts w:ascii="Times New Roman" w:hAnsi="Times New Roman" w:cs="Times New Roman"/>
          <w:sz w:val="28"/>
          <w:szCs w:val="28"/>
        </w:rPr>
        <w:t>:</w:t>
      </w:r>
    </w:p>
    <w:p w:rsidR="00000000" w:rsidRDefault="00EF215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слово «Третий» заменить </w:t>
      </w:r>
      <w:r w:rsidR="00963D9D">
        <w:rPr>
          <w:rFonts w:ascii="Times New Roman" w:hAnsi="Times New Roman" w:cs="Times New Roman"/>
          <w:sz w:val="28"/>
          <w:szCs w:val="28"/>
        </w:rPr>
        <w:t>словом</w:t>
      </w:r>
      <w:r>
        <w:rPr>
          <w:rFonts w:ascii="Times New Roman" w:hAnsi="Times New Roman" w:cs="Times New Roman"/>
          <w:sz w:val="28"/>
          <w:szCs w:val="28"/>
        </w:rPr>
        <w:t xml:space="preserve"> «Второй»;</w:t>
      </w:r>
    </w:p>
    <w:p w:rsidR="00000000" w:rsidRDefault="00EF215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3A6F">
        <w:rPr>
          <w:rFonts w:ascii="Times New Roman" w:hAnsi="Times New Roman" w:cs="Times New Roman"/>
          <w:sz w:val="28"/>
          <w:szCs w:val="28"/>
        </w:rPr>
        <w:t xml:space="preserve"> </w:t>
      </w:r>
      <w:r w:rsidR="00872C68">
        <w:rPr>
          <w:rFonts w:ascii="Times New Roman" w:hAnsi="Times New Roman" w:cs="Times New Roman"/>
          <w:sz w:val="28"/>
          <w:szCs w:val="28"/>
        </w:rPr>
        <w:t xml:space="preserve">цифру «4» заменить </w:t>
      </w:r>
      <w:r w:rsidR="00963D9D">
        <w:rPr>
          <w:rFonts w:ascii="Times New Roman" w:hAnsi="Times New Roman" w:cs="Times New Roman"/>
          <w:sz w:val="28"/>
          <w:szCs w:val="28"/>
        </w:rPr>
        <w:t>цифрой</w:t>
      </w:r>
      <w:r w:rsidR="00872C68">
        <w:rPr>
          <w:rFonts w:ascii="Times New Roman" w:hAnsi="Times New Roman" w:cs="Times New Roman"/>
          <w:sz w:val="28"/>
          <w:szCs w:val="28"/>
        </w:rPr>
        <w:t xml:space="preserve"> «</w:t>
      </w:r>
      <w:r w:rsidR="009175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00000" w:rsidRDefault="00EF215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3D9D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872C68">
        <w:rPr>
          <w:rFonts w:ascii="Times New Roman" w:hAnsi="Times New Roman" w:cs="Times New Roman"/>
          <w:sz w:val="28"/>
          <w:szCs w:val="28"/>
        </w:rPr>
        <w:t xml:space="preserve">«10» заменить </w:t>
      </w:r>
      <w:r w:rsidR="00963D9D">
        <w:rPr>
          <w:rFonts w:ascii="Times New Roman" w:hAnsi="Times New Roman" w:cs="Times New Roman"/>
          <w:sz w:val="28"/>
          <w:szCs w:val="28"/>
        </w:rPr>
        <w:t>цифрами</w:t>
      </w:r>
      <w:r w:rsidR="00872C68">
        <w:rPr>
          <w:rFonts w:ascii="Times New Roman" w:hAnsi="Times New Roman" w:cs="Times New Roman"/>
          <w:sz w:val="28"/>
          <w:szCs w:val="28"/>
        </w:rPr>
        <w:t xml:space="preserve"> «13»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0000" w:rsidRDefault="00872C68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10</w:t>
      </w:r>
      <w:r w:rsidR="00EF2156">
        <w:rPr>
          <w:rFonts w:ascii="Times New Roman" w:hAnsi="Times New Roman" w:cs="Times New Roman"/>
          <w:sz w:val="28"/>
          <w:szCs w:val="28"/>
        </w:rPr>
        <w:t>:</w:t>
      </w:r>
    </w:p>
    <w:p w:rsidR="00000000" w:rsidRDefault="00EF215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слово «Четвертый» заменить слово</w:t>
      </w:r>
      <w:r w:rsidR="00963D9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«Третий»;</w:t>
      </w:r>
    </w:p>
    <w:p w:rsidR="00000000" w:rsidRDefault="00EF215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2C68">
        <w:rPr>
          <w:rFonts w:ascii="Times New Roman" w:hAnsi="Times New Roman" w:cs="Times New Roman"/>
          <w:sz w:val="28"/>
          <w:szCs w:val="28"/>
        </w:rPr>
        <w:t xml:space="preserve"> </w:t>
      </w:r>
      <w:r w:rsidR="00963D9D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872C68">
        <w:rPr>
          <w:rFonts w:ascii="Times New Roman" w:hAnsi="Times New Roman" w:cs="Times New Roman"/>
          <w:sz w:val="28"/>
          <w:szCs w:val="28"/>
        </w:rPr>
        <w:t xml:space="preserve">«10» заменить </w:t>
      </w:r>
      <w:r w:rsidR="00963D9D">
        <w:rPr>
          <w:rFonts w:ascii="Times New Roman" w:hAnsi="Times New Roman" w:cs="Times New Roman"/>
          <w:sz w:val="28"/>
          <w:szCs w:val="28"/>
        </w:rPr>
        <w:t>цифрами</w:t>
      </w:r>
      <w:r w:rsidR="00872C68">
        <w:rPr>
          <w:rFonts w:ascii="Times New Roman" w:hAnsi="Times New Roman" w:cs="Times New Roman"/>
          <w:sz w:val="28"/>
          <w:szCs w:val="28"/>
        </w:rPr>
        <w:t xml:space="preserve"> «14».</w:t>
      </w:r>
    </w:p>
    <w:p w:rsidR="00000000" w:rsidRDefault="00963D9D">
      <w:pPr>
        <w:pStyle w:val="af6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3D9D">
        <w:rPr>
          <w:sz w:val="28"/>
          <w:szCs w:val="28"/>
        </w:rPr>
        <w:t xml:space="preserve">Положения настоящего приказа распространяются на правоотношения, возникшие с </w:t>
      </w:r>
      <w:r w:rsidR="00F817D5">
        <w:rPr>
          <w:sz w:val="28"/>
          <w:szCs w:val="28"/>
        </w:rPr>
        <w:t>16</w:t>
      </w:r>
      <w:r w:rsidRPr="00963D9D">
        <w:rPr>
          <w:sz w:val="28"/>
          <w:szCs w:val="28"/>
        </w:rPr>
        <w:t xml:space="preserve"> </w:t>
      </w:r>
      <w:r w:rsidR="00F817D5">
        <w:rPr>
          <w:sz w:val="28"/>
          <w:szCs w:val="28"/>
        </w:rPr>
        <w:t>апреля</w:t>
      </w:r>
      <w:r w:rsidRPr="00963D9D">
        <w:rPr>
          <w:sz w:val="28"/>
          <w:szCs w:val="28"/>
        </w:rPr>
        <w:t xml:space="preserve"> 2015 года</w:t>
      </w:r>
      <w:r w:rsidR="00F817D5">
        <w:rPr>
          <w:sz w:val="28"/>
          <w:szCs w:val="28"/>
        </w:rPr>
        <w:t>.</w:t>
      </w:r>
    </w:p>
    <w:p w:rsidR="00872C68" w:rsidRPr="007E7CE7" w:rsidRDefault="00872C68" w:rsidP="007E7CE7">
      <w:pPr>
        <w:pStyle w:val="ConsPlusNormal"/>
        <w:ind w:left="1635"/>
        <w:jc w:val="both"/>
        <w:rPr>
          <w:rFonts w:ascii="Times New Roman" w:hAnsi="Times New Roman" w:cs="Times New Roman"/>
          <w:sz w:val="28"/>
          <w:szCs w:val="28"/>
        </w:rPr>
      </w:pPr>
    </w:p>
    <w:p w:rsidR="000B4139" w:rsidRPr="007E7CE7" w:rsidRDefault="000B4139" w:rsidP="002A7021">
      <w:pPr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7035FE" w:rsidRPr="007E7CE7" w:rsidTr="007E71D6">
        <w:tc>
          <w:tcPr>
            <w:tcW w:w="4785" w:type="dxa"/>
          </w:tcPr>
          <w:p w:rsidR="00B436AC" w:rsidRPr="007E7CE7" w:rsidRDefault="00434CCF" w:rsidP="00B436AC">
            <w:pPr>
              <w:rPr>
                <w:sz w:val="28"/>
                <w:szCs w:val="28"/>
              </w:rPr>
            </w:pPr>
            <w:r w:rsidRPr="007E7CE7">
              <w:rPr>
                <w:sz w:val="28"/>
                <w:szCs w:val="28"/>
              </w:rPr>
              <w:t>Н</w:t>
            </w:r>
            <w:r w:rsidR="007035FE" w:rsidRPr="007E7CE7">
              <w:rPr>
                <w:sz w:val="28"/>
                <w:szCs w:val="28"/>
              </w:rPr>
              <w:t xml:space="preserve">ачальник </w:t>
            </w:r>
          </w:p>
          <w:p w:rsidR="007035FE" w:rsidRPr="007E7CE7" w:rsidRDefault="007035FE" w:rsidP="00B436AC">
            <w:pPr>
              <w:rPr>
                <w:sz w:val="28"/>
                <w:szCs w:val="28"/>
              </w:rPr>
            </w:pPr>
            <w:r w:rsidRPr="007E7CE7">
              <w:rPr>
                <w:sz w:val="28"/>
                <w:szCs w:val="28"/>
              </w:rPr>
              <w:t>Главного управления</w:t>
            </w:r>
          </w:p>
        </w:tc>
        <w:tc>
          <w:tcPr>
            <w:tcW w:w="4785" w:type="dxa"/>
          </w:tcPr>
          <w:p w:rsidR="00B436AC" w:rsidRPr="007E7CE7" w:rsidRDefault="00B436AC" w:rsidP="007E71D6">
            <w:pPr>
              <w:jc w:val="right"/>
              <w:rPr>
                <w:sz w:val="28"/>
                <w:szCs w:val="28"/>
              </w:rPr>
            </w:pPr>
          </w:p>
          <w:p w:rsidR="007035FE" w:rsidRPr="007E7CE7" w:rsidRDefault="00434CCF" w:rsidP="00434CCF">
            <w:pPr>
              <w:jc w:val="right"/>
              <w:rPr>
                <w:sz w:val="28"/>
                <w:szCs w:val="28"/>
              </w:rPr>
            </w:pPr>
            <w:r w:rsidRPr="007E7CE7">
              <w:rPr>
                <w:sz w:val="28"/>
                <w:szCs w:val="28"/>
              </w:rPr>
              <w:t>О</w:t>
            </w:r>
            <w:r w:rsidR="00B436AC" w:rsidRPr="007E7CE7">
              <w:rPr>
                <w:sz w:val="28"/>
                <w:szCs w:val="28"/>
              </w:rPr>
              <w:t>.</w:t>
            </w:r>
            <w:r w:rsidRPr="007E7CE7">
              <w:rPr>
                <w:sz w:val="28"/>
                <w:szCs w:val="28"/>
              </w:rPr>
              <w:t>В</w:t>
            </w:r>
            <w:r w:rsidR="007035FE" w:rsidRPr="007E7CE7">
              <w:rPr>
                <w:sz w:val="28"/>
                <w:szCs w:val="28"/>
              </w:rPr>
              <w:t xml:space="preserve">. </w:t>
            </w:r>
            <w:proofErr w:type="spellStart"/>
            <w:r w:rsidRPr="007E7CE7">
              <w:rPr>
                <w:sz w:val="28"/>
                <w:szCs w:val="28"/>
              </w:rPr>
              <w:t>Илютикова</w:t>
            </w:r>
            <w:proofErr w:type="spellEnd"/>
          </w:p>
        </w:tc>
      </w:tr>
    </w:tbl>
    <w:p w:rsidR="00EB3165" w:rsidRPr="007E7CE7" w:rsidRDefault="00EB3165" w:rsidP="007035FE">
      <w:pPr>
        <w:rPr>
          <w:sz w:val="28"/>
          <w:szCs w:val="28"/>
        </w:rPr>
      </w:pPr>
    </w:p>
    <w:p w:rsidR="00434CCF" w:rsidRPr="003838EB" w:rsidRDefault="00434CCF" w:rsidP="007035FE">
      <w:pPr>
        <w:rPr>
          <w:sz w:val="28"/>
          <w:szCs w:val="28"/>
        </w:rPr>
      </w:pPr>
    </w:p>
    <w:sectPr w:rsidR="00434CCF" w:rsidRPr="003838EB" w:rsidSect="000B4139">
      <w:headerReference w:type="default" r:id="rId10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580" w:rsidRDefault="001E2580" w:rsidP="00AB0A69">
      <w:r>
        <w:separator/>
      </w:r>
    </w:p>
  </w:endnote>
  <w:endnote w:type="continuationSeparator" w:id="0">
    <w:p w:rsidR="001E2580" w:rsidRDefault="001E2580" w:rsidP="00AB0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580" w:rsidRDefault="001E2580" w:rsidP="00AB0A69">
      <w:r>
        <w:separator/>
      </w:r>
    </w:p>
  </w:footnote>
  <w:footnote w:type="continuationSeparator" w:id="0">
    <w:p w:rsidR="001E2580" w:rsidRDefault="001E2580" w:rsidP="00AB0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69" w:rsidRPr="00AB0A69" w:rsidRDefault="00117EA9">
    <w:pPr>
      <w:pStyle w:val="af1"/>
      <w:jc w:val="center"/>
      <w:rPr>
        <w:sz w:val="28"/>
        <w:szCs w:val="28"/>
      </w:rPr>
    </w:pPr>
    <w:r w:rsidRPr="00AB0A69">
      <w:rPr>
        <w:sz w:val="28"/>
        <w:szCs w:val="28"/>
      </w:rPr>
      <w:fldChar w:fldCharType="begin"/>
    </w:r>
    <w:r w:rsidR="00AB0A69" w:rsidRPr="00AB0A69">
      <w:rPr>
        <w:sz w:val="28"/>
        <w:szCs w:val="28"/>
      </w:rPr>
      <w:instrText xml:space="preserve"> PAGE   \* MERGEFORMAT </w:instrText>
    </w:r>
    <w:r w:rsidRPr="00AB0A69">
      <w:rPr>
        <w:sz w:val="28"/>
        <w:szCs w:val="28"/>
      </w:rPr>
      <w:fldChar w:fldCharType="separate"/>
    </w:r>
    <w:r w:rsidR="007E7CE7">
      <w:rPr>
        <w:noProof/>
        <w:sz w:val="28"/>
        <w:szCs w:val="28"/>
      </w:rPr>
      <w:t>2</w:t>
    </w:r>
    <w:r w:rsidRPr="00AB0A69">
      <w:rPr>
        <w:sz w:val="28"/>
        <w:szCs w:val="28"/>
      </w:rPr>
      <w:fldChar w:fldCharType="end"/>
    </w:r>
  </w:p>
  <w:p w:rsidR="00AB0A69" w:rsidRDefault="00AB0A69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50F7"/>
    <w:multiLevelType w:val="singleLevel"/>
    <w:tmpl w:val="410A6E4A"/>
    <w:lvl w:ilvl="0">
      <w:start w:val="1"/>
      <w:numFmt w:val="decimal"/>
      <w:lvlText w:val="2.3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">
    <w:nsid w:val="0E1854B5"/>
    <w:multiLevelType w:val="hybridMultilevel"/>
    <w:tmpl w:val="F22647A6"/>
    <w:lvl w:ilvl="0" w:tplc="0BD08D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427BA7"/>
    <w:multiLevelType w:val="singleLevel"/>
    <w:tmpl w:val="F9C80F02"/>
    <w:lvl w:ilvl="0">
      <w:start w:val="1"/>
      <w:numFmt w:val="decimal"/>
      <w:lvlText w:val="4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3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cs="Times New Roman"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cs="Times New Roman" w:hint="default"/>
      </w:rPr>
    </w:lvl>
  </w:abstractNum>
  <w:abstractNum w:abstractNumId="4">
    <w:nsid w:val="17DC0290"/>
    <w:multiLevelType w:val="hybridMultilevel"/>
    <w:tmpl w:val="88383196"/>
    <w:lvl w:ilvl="0" w:tplc="DB6C7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D463DD"/>
    <w:multiLevelType w:val="hybridMultilevel"/>
    <w:tmpl w:val="8EE0901C"/>
    <w:lvl w:ilvl="0" w:tplc="225C6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DC6774"/>
    <w:multiLevelType w:val="hybridMultilevel"/>
    <w:tmpl w:val="1CA0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57690"/>
    <w:multiLevelType w:val="hybridMultilevel"/>
    <w:tmpl w:val="901E39CC"/>
    <w:lvl w:ilvl="0" w:tplc="2960BF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5FE63B5"/>
    <w:multiLevelType w:val="hybridMultilevel"/>
    <w:tmpl w:val="6E8A097E"/>
    <w:lvl w:ilvl="0" w:tplc="8474DB88">
      <w:start w:val="5"/>
      <w:numFmt w:val="decimal"/>
      <w:lvlText w:val="%1."/>
      <w:lvlJc w:val="left"/>
      <w:pPr>
        <w:tabs>
          <w:tab w:val="num" w:pos="4018"/>
        </w:tabs>
        <w:ind w:left="40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38"/>
        </w:tabs>
        <w:ind w:left="47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58"/>
        </w:tabs>
        <w:ind w:left="54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178"/>
        </w:tabs>
        <w:ind w:left="61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898"/>
        </w:tabs>
        <w:ind w:left="68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618"/>
        </w:tabs>
        <w:ind w:left="76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338"/>
        </w:tabs>
        <w:ind w:left="83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058"/>
        </w:tabs>
        <w:ind w:left="90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778"/>
        </w:tabs>
        <w:ind w:left="9778" w:hanging="180"/>
      </w:pPr>
      <w:rPr>
        <w:rFonts w:cs="Times New Roman"/>
      </w:rPr>
    </w:lvl>
  </w:abstractNum>
  <w:abstractNum w:abstractNumId="9">
    <w:nsid w:val="466B4174"/>
    <w:multiLevelType w:val="hybridMultilevel"/>
    <w:tmpl w:val="75BC3B2E"/>
    <w:lvl w:ilvl="0" w:tplc="BC5E0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9A1139"/>
    <w:multiLevelType w:val="hybridMultilevel"/>
    <w:tmpl w:val="7B8E77BE"/>
    <w:lvl w:ilvl="0" w:tplc="57E8B24A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cs="Times New Roman" w:hint="default"/>
      </w:rPr>
    </w:lvl>
    <w:lvl w:ilvl="1" w:tplc="5A0CF45E">
      <w:start w:val="2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6EE1F15"/>
    <w:multiLevelType w:val="singleLevel"/>
    <w:tmpl w:val="21701E68"/>
    <w:lvl w:ilvl="0">
      <w:start w:val="1"/>
      <w:numFmt w:val="decimal"/>
      <w:lvlText w:val="1.2.%1."/>
      <w:legacy w:legacy="1" w:legacySpace="0" w:legacyIndent="669"/>
      <w:lvlJc w:val="left"/>
      <w:rPr>
        <w:rFonts w:ascii="Times New Roman" w:hAnsi="Times New Roman" w:cs="Times New Roman" w:hint="default"/>
      </w:rPr>
    </w:lvl>
  </w:abstractNum>
  <w:abstractNum w:abstractNumId="12">
    <w:nsid w:val="65BB0330"/>
    <w:multiLevelType w:val="singleLevel"/>
    <w:tmpl w:val="DF986D68"/>
    <w:lvl w:ilvl="0">
      <w:start w:val="2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3">
    <w:nsid w:val="6F72287C"/>
    <w:multiLevelType w:val="singleLevel"/>
    <w:tmpl w:val="E9C821EE"/>
    <w:lvl w:ilvl="0">
      <w:start w:val="1"/>
      <w:numFmt w:val="decimal"/>
      <w:lvlText w:val="2.2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4">
    <w:nsid w:val="71EC2973"/>
    <w:multiLevelType w:val="hybridMultilevel"/>
    <w:tmpl w:val="F236CA96"/>
    <w:lvl w:ilvl="0" w:tplc="BCE08342">
      <w:start w:val="62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 w:hint="default"/>
      </w:rPr>
    </w:lvl>
    <w:lvl w:ilvl="1" w:tplc="FBA6CD60">
      <w:start w:val="59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3"/>
  </w:num>
  <w:num w:numId="5">
    <w:abstractNumId w:val="0"/>
  </w:num>
  <w:num w:numId="6">
    <w:abstractNumId w:val="12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107"/>
    <w:rsid w:val="00012708"/>
    <w:rsid w:val="000306C5"/>
    <w:rsid w:val="00063C8D"/>
    <w:rsid w:val="00065C69"/>
    <w:rsid w:val="00075E33"/>
    <w:rsid w:val="000770FB"/>
    <w:rsid w:val="000774F2"/>
    <w:rsid w:val="000B4139"/>
    <w:rsid w:val="000B6A4C"/>
    <w:rsid w:val="000C0AF9"/>
    <w:rsid w:val="000C2CF3"/>
    <w:rsid w:val="000F00B5"/>
    <w:rsid w:val="00107ACD"/>
    <w:rsid w:val="00117EA9"/>
    <w:rsid w:val="0012471C"/>
    <w:rsid w:val="00181673"/>
    <w:rsid w:val="00184D88"/>
    <w:rsid w:val="00194A91"/>
    <w:rsid w:val="001A119D"/>
    <w:rsid w:val="001C5D26"/>
    <w:rsid w:val="001D4E4B"/>
    <w:rsid w:val="001D5CA6"/>
    <w:rsid w:val="001E2580"/>
    <w:rsid w:val="001E26E9"/>
    <w:rsid w:val="00206CE1"/>
    <w:rsid w:val="002128AB"/>
    <w:rsid w:val="002211C4"/>
    <w:rsid w:val="002245A9"/>
    <w:rsid w:val="00233740"/>
    <w:rsid w:val="00235ED8"/>
    <w:rsid w:val="0023605D"/>
    <w:rsid w:val="002812F0"/>
    <w:rsid w:val="00290948"/>
    <w:rsid w:val="00294F17"/>
    <w:rsid w:val="002A7021"/>
    <w:rsid w:val="002B6DFE"/>
    <w:rsid w:val="002D2D79"/>
    <w:rsid w:val="002E036F"/>
    <w:rsid w:val="003039C3"/>
    <w:rsid w:val="00305C86"/>
    <w:rsid w:val="003061A4"/>
    <w:rsid w:val="00316636"/>
    <w:rsid w:val="00324DC5"/>
    <w:rsid w:val="00340052"/>
    <w:rsid w:val="00343224"/>
    <w:rsid w:val="003838EB"/>
    <w:rsid w:val="00385B6D"/>
    <w:rsid w:val="003A1CF2"/>
    <w:rsid w:val="003B5CBE"/>
    <w:rsid w:val="003C391C"/>
    <w:rsid w:val="00414DA3"/>
    <w:rsid w:val="00434CCF"/>
    <w:rsid w:val="0043573A"/>
    <w:rsid w:val="00466F8B"/>
    <w:rsid w:val="00467F7B"/>
    <w:rsid w:val="00471D2B"/>
    <w:rsid w:val="00471DFF"/>
    <w:rsid w:val="00475555"/>
    <w:rsid w:val="00484992"/>
    <w:rsid w:val="004C004C"/>
    <w:rsid w:val="004F00EF"/>
    <w:rsid w:val="00527107"/>
    <w:rsid w:val="00563C2A"/>
    <w:rsid w:val="00563CD8"/>
    <w:rsid w:val="00567B5D"/>
    <w:rsid w:val="00571736"/>
    <w:rsid w:val="00573C85"/>
    <w:rsid w:val="00582E60"/>
    <w:rsid w:val="005835BD"/>
    <w:rsid w:val="00595B48"/>
    <w:rsid w:val="005B40F0"/>
    <w:rsid w:val="005C0B3A"/>
    <w:rsid w:val="005E58B3"/>
    <w:rsid w:val="005E7D09"/>
    <w:rsid w:val="005F353D"/>
    <w:rsid w:val="005F3732"/>
    <w:rsid w:val="005F4A5E"/>
    <w:rsid w:val="005F6126"/>
    <w:rsid w:val="006039B5"/>
    <w:rsid w:val="0060552D"/>
    <w:rsid w:val="00606BBF"/>
    <w:rsid w:val="0061413E"/>
    <w:rsid w:val="0061500C"/>
    <w:rsid w:val="0062467D"/>
    <w:rsid w:val="0062643A"/>
    <w:rsid w:val="006406C5"/>
    <w:rsid w:val="00662C4E"/>
    <w:rsid w:val="00666B8B"/>
    <w:rsid w:val="00666F6F"/>
    <w:rsid w:val="00675E38"/>
    <w:rsid w:val="006849E8"/>
    <w:rsid w:val="00690871"/>
    <w:rsid w:val="006921C1"/>
    <w:rsid w:val="006B0C86"/>
    <w:rsid w:val="006C269C"/>
    <w:rsid w:val="006E05E7"/>
    <w:rsid w:val="006E3009"/>
    <w:rsid w:val="00702E7E"/>
    <w:rsid w:val="007035FE"/>
    <w:rsid w:val="00704346"/>
    <w:rsid w:val="0070521D"/>
    <w:rsid w:val="00715BB8"/>
    <w:rsid w:val="007230BD"/>
    <w:rsid w:val="007473BE"/>
    <w:rsid w:val="007504D3"/>
    <w:rsid w:val="00763E8E"/>
    <w:rsid w:val="00780470"/>
    <w:rsid w:val="0079130F"/>
    <w:rsid w:val="007C3DDA"/>
    <w:rsid w:val="007D441F"/>
    <w:rsid w:val="007E71D6"/>
    <w:rsid w:val="007E7CE7"/>
    <w:rsid w:val="007F19D7"/>
    <w:rsid w:val="008038F8"/>
    <w:rsid w:val="00814A90"/>
    <w:rsid w:val="008315C4"/>
    <w:rsid w:val="0083284A"/>
    <w:rsid w:val="00842BD0"/>
    <w:rsid w:val="00847B05"/>
    <w:rsid w:val="008645AF"/>
    <w:rsid w:val="0086660C"/>
    <w:rsid w:val="008709AE"/>
    <w:rsid w:val="00872C68"/>
    <w:rsid w:val="008907E9"/>
    <w:rsid w:val="008B0E84"/>
    <w:rsid w:val="008B66CB"/>
    <w:rsid w:val="008C7D06"/>
    <w:rsid w:val="008E2BD7"/>
    <w:rsid w:val="008F2589"/>
    <w:rsid w:val="008F6C7A"/>
    <w:rsid w:val="00912548"/>
    <w:rsid w:val="0091751B"/>
    <w:rsid w:val="009229B4"/>
    <w:rsid w:val="0095520E"/>
    <w:rsid w:val="00963D9D"/>
    <w:rsid w:val="009878E0"/>
    <w:rsid w:val="00992AE1"/>
    <w:rsid w:val="009B2223"/>
    <w:rsid w:val="009B2704"/>
    <w:rsid w:val="009E06D2"/>
    <w:rsid w:val="00A229D7"/>
    <w:rsid w:val="00A2434F"/>
    <w:rsid w:val="00A31826"/>
    <w:rsid w:val="00A32743"/>
    <w:rsid w:val="00A4214B"/>
    <w:rsid w:val="00A57950"/>
    <w:rsid w:val="00A83AF6"/>
    <w:rsid w:val="00AA2109"/>
    <w:rsid w:val="00AA78B3"/>
    <w:rsid w:val="00AB0A69"/>
    <w:rsid w:val="00AB2F72"/>
    <w:rsid w:val="00AD24BC"/>
    <w:rsid w:val="00AD5D3C"/>
    <w:rsid w:val="00AE12F7"/>
    <w:rsid w:val="00AF0B1E"/>
    <w:rsid w:val="00AF3033"/>
    <w:rsid w:val="00B077D7"/>
    <w:rsid w:val="00B436AC"/>
    <w:rsid w:val="00B447A5"/>
    <w:rsid w:val="00B50FE7"/>
    <w:rsid w:val="00B627D1"/>
    <w:rsid w:val="00B81CA9"/>
    <w:rsid w:val="00B81D11"/>
    <w:rsid w:val="00B93A89"/>
    <w:rsid w:val="00BA5763"/>
    <w:rsid w:val="00BB0746"/>
    <w:rsid w:val="00BF1266"/>
    <w:rsid w:val="00C01E4E"/>
    <w:rsid w:val="00C40539"/>
    <w:rsid w:val="00C6651C"/>
    <w:rsid w:val="00C6770C"/>
    <w:rsid w:val="00C93FC4"/>
    <w:rsid w:val="00CB1282"/>
    <w:rsid w:val="00CC596F"/>
    <w:rsid w:val="00CD6237"/>
    <w:rsid w:val="00CE2C71"/>
    <w:rsid w:val="00D105C3"/>
    <w:rsid w:val="00D2204B"/>
    <w:rsid w:val="00D22054"/>
    <w:rsid w:val="00D26A46"/>
    <w:rsid w:val="00D401A7"/>
    <w:rsid w:val="00D52EA8"/>
    <w:rsid w:val="00D57583"/>
    <w:rsid w:val="00D62C8B"/>
    <w:rsid w:val="00D80D38"/>
    <w:rsid w:val="00D84669"/>
    <w:rsid w:val="00D92C39"/>
    <w:rsid w:val="00D9387F"/>
    <w:rsid w:val="00DA30FB"/>
    <w:rsid w:val="00DA3A6F"/>
    <w:rsid w:val="00DE6264"/>
    <w:rsid w:val="00E147F6"/>
    <w:rsid w:val="00E14FE4"/>
    <w:rsid w:val="00E3512C"/>
    <w:rsid w:val="00E46B7C"/>
    <w:rsid w:val="00EB3165"/>
    <w:rsid w:val="00EC2485"/>
    <w:rsid w:val="00EC2CCD"/>
    <w:rsid w:val="00EC4D6F"/>
    <w:rsid w:val="00EC71BE"/>
    <w:rsid w:val="00ED5117"/>
    <w:rsid w:val="00EE540F"/>
    <w:rsid w:val="00EF2156"/>
    <w:rsid w:val="00F002BA"/>
    <w:rsid w:val="00F07747"/>
    <w:rsid w:val="00F24800"/>
    <w:rsid w:val="00F3198D"/>
    <w:rsid w:val="00F31F79"/>
    <w:rsid w:val="00F437C6"/>
    <w:rsid w:val="00F66F18"/>
    <w:rsid w:val="00F80015"/>
    <w:rsid w:val="00F817D5"/>
    <w:rsid w:val="00F9338B"/>
    <w:rsid w:val="00FA1C6B"/>
    <w:rsid w:val="00FB6FE8"/>
    <w:rsid w:val="00FD27BE"/>
    <w:rsid w:val="00FE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E7D0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038F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38F8"/>
    <w:rPr>
      <w:rFonts w:ascii="Cambria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0"/>
    <w:link w:val="a5"/>
    <w:semiHidden/>
    <w:rsid w:val="005E7D09"/>
    <w:rPr>
      <w:sz w:val="2"/>
      <w:szCs w:val="20"/>
    </w:rPr>
  </w:style>
  <w:style w:type="character" w:customStyle="1" w:styleId="a5">
    <w:name w:val="Текст выноски Знак"/>
    <w:link w:val="a4"/>
    <w:semiHidden/>
    <w:locked/>
    <w:rsid w:val="008B0E84"/>
    <w:rPr>
      <w:rFonts w:cs="Times New Roman"/>
      <w:sz w:val="2"/>
    </w:rPr>
  </w:style>
  <w:style w:type="paragraph" w:styleId="a6">
    <w:name w:val="Body Text"/>
    <w:basedOn w:val="a0"/>
    <w:link w:val="a7"/>
    <w:rsid w:val="00527107"/>
    <w:pPr>
      <w:tabs>
        <w:tab w:val="left" w:pos="1418"/>
      </w:tabs>
      <w:suppressAutoHyphens/>
      <w:spacing w:after="105"/>
      <w:ind w:firstLine="405"/>
      <w:jc w:val="both"/>
    </w:pPr>
    <w:rPr>
      <w:rFonts w:ascii="Symbol" w:hAnsi="Symbol"/>
      <w:sz w:val="28"/>
      <w:szCs w:val="28"/>
      <w:lang w:eastAsia="ar-SA"/>
    </w:rPr>
  </w:style>
  <w:style w:type="character" w:customStyle="1" w:styleId="a7">
    <w:name w:val="Основной текст Знак"/>
    <w:link w:val="a6"/>
    <w:locked/>
    <w:rsid w:val="00527107"/>
    <w:rPr>
      <w:rFonts w:ascii="Symbol" w:hAnsi="Symbol" w:cs="Times New Roman"/>
      <w:sz w:val="28"/>
      <w:szCs w:val="28"/>
      <w:lang w:eastAsia="ar-SA" w:bidi="ar-SA"/>
    </w:rPr>
  </w:style>
  <w:style w:type="paragraph" w:styleId="a8">
    <w:name w:val="Normal (Web)"/>
    <w:basedOn w:val="a0"/>
    <w:rsid w:val="0052710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11">
    <w:name w:val="Абзац списка1"/>
    <w:basedOn w:val="a0"/>
    <w:rsid w:val="00B93A89"/>
    <w:pPr>
      <w:ind w:left="720"/>
      <w:contextualSpacing/>
    </w:pPr>
  </w:style>
  <w:style w:type="table" w:styleId="a9">
    <w:name w:val="Table Grid"/>
    <w:basedOn w:val="a2"/>
    <w:rsid w:val="00CC59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C59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039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t">
    <w:name w:val="st"/>
    <w:rsid w:val="006039B5"/>
    <w:rPr>
      <w:rFonts w:cs="Times New Roman"/>
    </w:rPr>
  </w:style>
  <w:style w:type="character" w:styleId="aa">
    <w:name w:val="Emphasis"/>
    <w:qFormat/>
    <w:rsid w:val="006039B5"/>
    <w:rPr>
      <w:rFonts w:cs="Times New Roman"/>
      <w:i/>
      <w:iCs/>
    </w:rPr>
  </w:style>
  <w:style w:type="paragraph" w:customStyle="1" w:styleId="ConsPlusTitle">
    <w:name w:val="ConsPlusTitle"/>
    <w:rsid w:val="003C39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lock Text"/>
    <w:basedOn w:val="a0"/>
    <w:rsid w:val="008038F8"/>
    <w:pPr>
      <w:ind w:left="57" w:right="57" w:firstLine="720"/>
      <w:jc w:val="both"/>
    </w:pPr>
    <w:rPr>
      <w:sz w:val="26"/>
      <w:szCs w:val="20"/>
    </w:rPr>
  </w:style>
  <w:style w:type="paragraph" w:customStyle="1" w:styleId="a">
    <w:name w:val="_Нумерация абзацев"/>
    <w:basedOn w:val="a6"/>
    <w:rsid w:val="008038F8"/>
    <w:pPr>
      <w:numPr>
        <w:ilvl w:val="1"/>
        <w:numId w:val="9"/>
      </w:numPr>
      <w:tabs>
        <w:tab w:val="clear" w:pos="1418"/>
      </w:tabs>
      <w:suppressAutoHyphens w:val="0"/>
      <w:spacing w:before="120" w:after="0"/>
    </w:pPr>
    <w:rPr>
      <w:rFonts w:ascii="Times New Roman" w:hAnsi="Times New Roman"/>
      <w:szCs w:val="20"/>
      <w:lang w:eastAsia="ru-RU"/>
    </w:rPr>
  </w:style>
  <w:style w:type="paragraph" w:customStyle="1" w:styleId="H1App">
    <w:name w:val="H1_App"/>
    <w:basedOn w:val="1"/>
    <w:rsid w:val="008038F8"/>
    <w:pPr>
      <w:keepLines w:val="0"/>
      <w:numPr>
        <w:numId w:val="9"/>
      </w:numPr>
      <w:spacing w:before="100" w:beforeAutospacing="1"/>
    </w:pPr>
    <w:rPr>
      <w:rFonts w:ascii="Times New Roman" w:hAnsi="Times New Roman"/>
      <w:bCs w:val="0"/>
      <w:color w:val="auto"/>
      <w:sz w:val="24"/>
      <w:szCs w:val="20"/>
    </w:rPr>
  </w:style>
  <w:style w:type="character" w:styleId="ac">
    <w:name w:val="annotation reference"/>
    <w:rsid w:val="00AD5D3C"/>
    <w:rPr>
      <w:sz w:val="16"/>
      <w:szCs w:val="16"/>
    </w:rPr>
  </w:style>
  <w:style w:type="paragraph" w:styleId="ad">
    <w:name w:val="annotation text"/>
    <w:basedOn w:val="a0"/>
    <w:link w:val="ae"/>
    <w:rsid w:val="00AD5D3C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rsid w:val="00AD5D3C"/>
  </w:style>
  <w:style w:type="paragraph" w:styleId="af">
    <w:name w:val="annotation subject"/>
    <w:basedOn w:val="ad"/>
    <w:next w:val="ad"/>
    <w:link w:val="af0"/>
    <w:rsid w:val="00AD5D3C"/>
    <w:rPr>
      <w:b/>
      <w:bCs/>
    </w:rPr>
  </w:style>
  <w:style w:type="character" w:customStyle="1" w:styleId="af0">
    <w:name w:val="Тема примечания Знак"/>
    <w:link w:val="af"/>
    <w:rsid w:val="00AD5D3C"/>
    <w:rPr>
      <w:b/>
      <w:bCs/>
    </w:rPr>
  </w:style>
  <w:style w:type="paragraph" w:styleId="af1">
    <w:name w:val="header"/>
    <w:basedOn w:val="a0"/>
    <w:link w:val="af2"/>
    <w:uiPriority w:val="99"/>
    <w:rsid w:val="00AB0A6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AB0A69"/>
    <w:rPr>
      <w:sz w:val="24"/>
      <w:szCs w:val="24"/>
    </w:rPr>
  </w:style>
  <w:style w:type="paragraph" w:styleId="af3">
    <w:name w:val="footer"/>
    <w:basedOn w:val="a0"/>
    <w:link w:val="af4"/>
    <w:rsid w:val="00AB0A6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0A69"/>
    <w:rPr>
      <w:sz w:val="24"/>
      <w:szCs w:val="24"/>
    </w:rPr>
  </w:style>
  <w:style w:type="character" w:styleId="af5">
    <w:name w:val="Hyperlink"/>
    <w:rsid w:val="001D5CA6"/>
    <w:rPr>
      <w:color w:val="0563C1"/>
      <w:u w:val="single"/>
    </w:rPr>
  </w:style>
  <w:style w:type="paragraph" w:styleId="af6">
    <w:name w:val="List Paragraph"/>
    <w:basedOn w:val="a0"/>
    <w:uiPriority w:val="34"/>
    <w:qFormat/>
    <w:rsid w:val="00963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vlasenko\AppData\Roaming\Microsoft\&#1064;&#1072;&#1073;&#1083;&#1086;&#1085;&#1099;\&#1073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69476-4709-4FC5-B488-9331E841F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Firestorm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 Лев Николаевич</dc:creator>
  <cp:lastModifiedBy>yvoltornist</cp:lastModifiedBy>
  <cp:revision>2</cp:revision>
  <cp:lastPrinted>2015-02-06T05:22:00Z</cp:lastPrinted>
  <dcterms:created xsi:type="dcterms:W3CDTF">2015-04-24T09:58:00Z</dcterms:created>
  <dcterms:modified xsi:type="dcterms:W3CDTF">2015-04-24T09:58:00Z</dcterms:modified>
</cp:coreProperties>
</file>